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3592D" w:rsidRDefault="00C44890" w:rsidP="0043592D">
      <w:pPr>
        <w:spacing w:before="1200" w:after="2400"/>
        <w:jc w:val="center"/>
        <w:rPr>
          <w:b/>
          <w:sz w:val="40"/>
          <w:lang w:val="en-GB"/>
        </w:rPr>
      </w:pPr>
      <w:r w:rsidRPr="0043592D">
        <w:rPr>
          <w:b/>
          <w:sz w:val="40"/>
          <w:lang w:val="en-GB"/>
        </w:rPr>
        <w:t xml:space="preserve">REQUEST FOR </w:t>
      </w:r>
      <w:r w:rsidR="000F7FB4" w:rsidRPr="0043592D">
        <w:rPr>
          <w:b/>
          <w:sz w:val="40"/>
          <w:lang w:val="en-GB"/>
        </w:rPr>
        <w:t>QUOTATION</w:t>
      </w:r>
      <w:r w:rsidRPr="0043592D">
        <w:rPr>
          <w:b/>
          <w:sz w:val="40"/>
          <w:lang w:val="en-GB"/>
        </w:rPr>
        <w:br/>
        <w:t xml:space="preserve">SPECIFICATION OF </w:t>
      </w:r>
      <w:r w:rsidR="00800392" w:rsidRPr="0043592D">
        <w:rPr>
          <w:b/>
          <w:sz w:val="40"/>
          <w:lang w:val="en-GB"/>
        </w:rPr>
        <w:t xml:space="preserve">STANDARD </w:t>
      </w:r>
      <w:r w:rsidRPr="0043592D">
        <w:rPr>
          <w:b/>
          <w:sz w:val="40"/>
          <w:lang w:val="en-GB"/>
        </w:rPr>
        <w:t>GOODS</w:t>
      </w:r>
    </w:p>
    <w:p w14:paraId="002A6A00" w14:textId="63A96053" w:rsidR="004E36AD" w:rsidRPr="001A3AB1" w:rsidRDefault="004E36AD" w:rsidP="0043592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1A3AB1">
        <w:rPr>
          <w:b/>
          <w:lang w:val="en-GB"/>
        </w:rPr>
        <w:t>Procurement No:</w:t>
      </w:r>
      <w:r w:rsidR="004771E3">
        <w:rPr>
          <w:b/>
          <w:lang w:val="en-GB"/>
        </w:rPr>
        <w:t xml:space="preserve"> 27-G001-22</w:t>
      </w:r>
      <w:r w:rsidRPr="001A3AB1">
        <w:rPr>
          <w:lang w:val="en-GB"/>
        </w:rPr>
        <w:tab/>
      </w:r>
    </w:p>
    <w:p w14:paraId="5271E422" w14:textId="09544010" w:rsidR="00441DA5" w:rsidRPr="001A3AB1" w:rsidRDefault="00441DA5" w:rsidP="001A3AB1">
      <w:pPr>
        <w:tabs>
          <w:tab w:val="left" w:pos="2835"/>
        </w:tabs>
        <w:spacing w:before="240" w:after="240"/>
        <w:ind w:left="2835" w:hanging="2835"/>
        <w:jc w:val="both"/>
        <w:rPr>
          <w:highlight w:val="yellow"/>
          <w:lang w:val="en-GB"/>
        </w:rPr>
      </w:pPr>
      <w:r w:rsidRPr="001A3AB1">
        <w:rPr>
          <w:highlight w:val="yellow"/>
          <w:lang w:val="en-GB"/>
        </w:rPr>
        <w:br w:type="page"/>
      </w:r>
    </w:p>
    <w:p w14:paraId="08AF0BFE" w14:textId="77777777" w:rsidR="00C44890" w:rsidRDefault="00C44890" w:rsidP="001A3AB1">
      <w:pPr>
        <w:pStyle w:val="Heading2"/>
        <w:jc w:val="both"/>
        <w:rPr>
          <w:rFonts w:ascii="Times New Roman" w:hAnsi="Times New Roman"/>
          <w:sz w:val="24"/>
          <w:szCs w:val="24"/>
        </w:rPr>
      </w:pPr>
      <w:bookmarkStart w:id="0" w:name="_Toc419729571"/>
      <w:bookmarkStart w:id="1" w:name="_Toc11156577"/>
      <w:r w:rsidRPr="001A3AB1">
        <w:rPr>
          <w:rFonts w:ascii="Times New Roman" w:hAnsi="Times New Roman"/>
          <w:sz w:val="24"/>
          <w:szCs w:val="24"/>
        </w:rPr>
        <w:lastRenderedPageBreak/>
        <w:t>Specification</w:t>
      </w:r>
      <w:bookmarkEnd w:id="0"/>
    </w:p>
    <w:p w14:paraId="506A92A3" w14:textId="3E3D582E" w:rsidR="00D817B6" w:rsidRPr="00D817B6" w:rsidRDefault="00D817B6" w:rsidP="00D817B6">
      <w:pPr>
        <w:rPr>
          <w:lang w:val="en-GB"/>
        </w:rPr>
      </w:pPr>
      <w:r>
        <w:rPr>
          <w:lang w:val="en-GB"/>
        </w:rPr>
        <w:t xml:space="preserve">Refer to the Technical and Specification Requirement </w:t>
      </w:r>
      <w:r w:rsidR="0034597C">
        <w:rPr>
          <w:lang w:val="en-GB"/>
        </w:rPr>
        <w:t>section.</w:t>
      </w:r>
    </w:p>
    <w:p w14:paraId="3E6BBCE8" w14:textId="4D333F31" w:rsidR="00C44890" w:rsidRDefault="00C44890" w:rsidP="001A3AB1">
      <w:pPr>
        <w:pStyle w:val="Heading3"/>
        <w:jc w:val="both"/>
        <w:rPr>
          <w:rFonts w:ascii="Times New Roman" w:hAnsi="Times New Roman"/>
          <w:sz w:val="24"/>
          <w:lang w:val="en-GB"/>
        </w:rPr>
      </w:pPr>
      <w:bookmarkStart w:id="2" w:name="_Toc293504682"/>
      <w:bookmarkStart w:id="3" w:name="_Toc419729572"/>
      <w:bookmarkStart w:id="4" w:name="_Toc292659306"/>
      <w:r w:rsidRPr="001A3AB1">
        <w:rPr>
          <w:rFonts w:ascii="Times New Roman" w:hAnsi="Times New Roman"/>
          <w:sz w:val="24"/>
          <w:lang w:val="en-GB"/>
        </w:rPr>
        <w:t>Background</w:t>
      </w:r>
      <w:bookmarkEnd w:id="2"/>
      <w:bookmarkEnd w:id="3"/>
    </w:p>
    <w:p w14:paraId="6F8FD142" w14:textId="192C1DC9" w:rsidR="00365F88" w:rsidRDefault="008C4C66" w:rsidP="00775AE1">
      <w:pPr>
        <w:rPr>
          <w:lang w:val="en-GB"/>
        </w:rPr>
      </w:pPr>
      <w:r>
        <w:rPr>
          <w:lang w:val="en-GB"/>
        </w:rPr>
        <w:t xml:space="preserve">The project is funded by </w:t>
      </w:r>
      <w:r w:rsidR="00A519CE">
        <w:rPr>
          <w:lang w:val="en-GB"/>
        </w:rPr>
        <w:t xml:space="preserve">International Solar Alliance and Implemented by the Ministry of Infrastructure and Sustainable Energy through its Energy Planning Unit. The project is focus on introducing </w:t>
      </w:r>
      <w:r w:rsidR="00DF5229">
        <w:rPr>
          <w:lang w:val="en-GB"/>
        </w:rPr>
        <w:t>an</w:t>
      </w:r>
      <w:r w:rsidR="00A519CE">
        <w:rPr>
          <w:lang w:val="en-GB"/>
        </w:rPr>
        <w:t xml:space="preserve"> off grid solar power system to </w:t>
      </w:r>
      <w:proofErr w:type="spellStart"/>
      <w:r w:rsidR="00A519CE">
        <w:rPr>
          <w:lang w:val="en-GB"/>
        </w:rPr>
        <w:t>Nawai</w:t>
      </w:r>
      <w:proofErr w:type="spellEnd"/>
      <w:r w:rsidR="00A519CE">
        <w:rPr>
          <w:lang w:val="en-GB"/>
        </w:rPr>
        <w:t xml:space="preserve"> Junior Secondary School, </w:t>
      </w:r>
      <w:proofErr w:type="spellStart"/>
      <w:r w:rsidR="00A519CE">
        <w:rPr>
          <w:lang w:val="en-GB"/>
        </w:rPr>
        <w:t>Tamana</w:t>
      </w:r>
      <w:proofErr w:type="spellEnd"/>
      <w:r w:rsidR="00A519CE">
        <w:rPr>
          <w:lang w:val="en-GB"/>
        </w:rPr>
        <w:t xml:space="preserve"> Island and aims to up lift the education standard at the junior level. Therefore, the tender </w:t>
      </w:r>
      <w:r>
        <w:rPr>
          <w:lang w:val="en-GB"/>
        </w:rPr>
        <w:t xml:space="preserve">objectives </w:t>
      </w:r>
      <w:r w:rsidR="00DF5229">
        <w:rPr>
          <w:lang w:val="en-GB"/>
        </w:rPr>
        <w:t>are</w:t>
      </w:r>
      <w:r w:rsidR="00A519CE">
        <w:rPr>
          <w:lang w:val="en-GB"/>
        </w:rPr>
        <w:t xml:space="preserve"> to</w:t>
      </w:r>
      <w:r>
        <w:rPr>
          <w:lang w:val="en-GB"/>
        </w:rPr>
        <w:t xml:space="preserve"> p</w:t>
      </w:r>
      <w:r w:rsidR="0034597C">
        <w:rPr>
          <w:lang w:val="en-GB"/>
        </w:rPr>
        <w:t>rovid</w:t>
      </w:r>
      <w:r w:rsidR="00A519CE">
        <w:rPr>
          <w:lang w:val="en-GB"/>
        </w:rPr>
        <w:t>e</w:t>
      </w:r>
      <w:r w:rsidR="00365F88">
        <w:rPr>
          <w:lang w:val="en-GB"/>
        </w:rPr>
        <w:t xml:space="preserve"> the following:</w:t>
      </w:r>
    </w:p>
    <w:p w14:paraId="16086AEF" w14:textId="7D040C87" w:rsidR="00365F88" w:rsidRPr="00354592" w:rsidRDefault="00354592" w:rsidP="00354592">
      <w:pPr>
        <w:pStyle w:val="ListParagraph"/>
        <w:numPr>
          <w:ilvl w:val="0"/>
          <w:numId w:val="27"/>
        </w:numPr>
        <w:ind w:leftChars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1</w:t>
      </w:r>
      <w:r w:rsidR="0034597C" w:rsidRPr="00365F88">
        <w:rPr>
          <w:rFonts w:ascii="Arial" w:hAnsi="Arial" w:cs="Arial"/>
          <w:lang w:val="en-GB"/>
        </w:rPr>
        <w:t xml:space="preserve"> </w:t>
      </w:r>
      <w:r w:rsidR="00D31CE1">
        <w:rPr>
          <w:rFonts w:ascii="Arial" w:hAnsi="Arial" w:cs="Arial"/>
          <w:lang w:val="en-GB"/>
        </w:rPr>
        <w:t xml:space="preserve">x </w:t>
      </w:r>
      <w:r w:rsidR="0034597C" w:rsidRPr="00365F88">
        <w:rPr>
          <w:rFonts w:ascii="Arial" w:hAnsi="Arial" w:cs="Arial"/>
          <w:lang w:val="en-GB"/>
        </w:rPr>
        <w:t>set of 5kW off grid PV</w:t>
      </w:r>
      <w:r w:rsidR="008C4C66" w:rsidRPr="00365F88">
        <w:rPr>
          <w:rFonts w:ascii="Arial" w:hAnsi="Arial" w:cs="Arial"/>
          <w:lang w:val="en-GB"/>
        </w:rPr>
        <w:t xml:space="preserve"> solar syste</w:t>
      </w:r>
      <w:r w:rsidR="00365F88" w:rsidRPr="00365F88">
        <w:rPr>
          <w:rFonts w:ascii="Arial" w:hAnsi="Arial" w:cs="Arial"/>
          <w:lang w:val="en-GB"/>
        </w:rPr>
        <w:t>m</w:t>
      </w:r>
      <w:r w:rsidR="00D31CE1">
        <w:rPr>
          <w:rFonts w:ascii="Arial" w:hAnsi="Arial" w:cs="Arial"/>
          <w:lang w:val="en-GB"/>
        </w:rPr>
        <w:t>s</w:t>
      </w:r>
      <w:r w:rsidR="00365F88" w:rsidRPr="00365F88">
        <w:rPr>
          <w:rFonts w:ascii="Arial" w:hAnsi="Arial" w:cs="Arial"/>
          <w:lang w:val="en-GB"/>
        </w:rPr>
        <w:t xml:space="preserve"> for </w:t>
      </w:r>
      <w:proofErr w:type="spellStart"/>
      <w:r w:rsidR="00A519CE">
        <w:rPr>
          <w:rFonts w:ascii="Arial" w:hAnsi="Arial" w:cs="Arial"/>
          <w:lang w:val="en-GB"/>
        </w:rPr>
        <w:t>Nawai</w:t>
      </w:r>
      <w:proofErr w:type="spellEnd"/>
      <w:r w:rsidR="00A519CE">
        <w:rPr>
          <w:rFonts w:ascii="Arial" w:hAnsi="Arial" w:cs="Arial"/>
          <w:lang w:val="en-GB"/>
        </w:rPr>
        <w:t xml:space="preserve"> Junior Secondary School, </w:t>
      </w:r>
      <w:proofErr w:type="spellStart"/>
      <w:r w:rsidR="00A519CE">
        <w:rPr>
          <w:rFonts w:ascii="Arial" w:hAnsi="Arial" w:cs="Arial"/>
          <w:lang w:val="en-GB"/>
        </w:rPr>
        <w:t>Tamana</w:t>
      </w:r>
      <w:proofErr w:type="spellEnd"/>
      <w:r w:rsidR="00A519CE">
        <w:rPr>
          <w:rFonts w:ascii="Arial" w:hAnsi="Arial" w:cs="Arial"/>
          <w:lang w:val="en-GB"/>
        </w:rPr>
        <w:t xml:space="preserve"> Island</w:t>
      </w:r>
    </w:p>
    <w:p w14:paraId="000280F4" w14:textId="1A2FB770" w:rsidR="00C44890" w:rsidRPr="001A3AB1" w:rsidRDefault="002A4740" w:rsidP="001A3AB1">
      <w:pPr>
        <w:pStyle w:val="Heading3"/>
        <w:jc w:val="both"/>
        <w:rPr>
          <w:rFonts w:ascii="Times New Roman" w:hAnsi="Times New Roman"/>
          <w:sz w:val="24"/>
          <w:lang w:val="en-GB"/>
        </w:rPr>
      </w:pPr>
      <w:bookmarkStart w:id="5" w:name="_Toc312171709"/>
      <w:r w:rsidRPr="001A3AB1">
        <w:rPr>
          <w:rFonts w:ascii="Times New Roman" w:hAnsi="Times New Roman"/>
          <w:sz w:val="24"/>
          <w:lang w:val="en-GB"/>
        </w:rPr>
        <w:t>Requirements</w:t>
      </w:r>
    </w:p>
    <w:p w14:paraId="654E5992" w14:textId="2C51E986" w:rsidR="00D817B6" w:rsidRDefault="00C44890" w:rsidP="00D817B6">
      <w:pPr>
        <w:pStyle w:val="ListParagraph"/>
        <w:numPr>
          <w:ilvl w:val="0"/>
          <w:numId w:val="22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bookmarkStart w:id="6" w:name="_Toc308102003"/>
      <w:r w:rsidRPr="001A3AB1">
        <w:rPr>
          <w:rFonts w:ascii="Times New Roman" w:hAnsi="Times New Roman"/>
          <w:sz w:val="24"/>
          <w:szCs w:val="24"/>
          <w:lang w:val="en-GB"/>
        </w:rPr>
        <w:t>All supporting documentation must be in English.</w:t>
      </w:r>
    </w:p>
    <w:p w14:paraId="5D788894" w14:textId="4E24FA74" w:rsidR="00D817B6" w:rsidRDefault="00DF5229" w:rsidP="00D817B6">
      <w:pPr>
        <w:pStyle w:val="ListParagraph"/>
        <w:numPr>
          <w:ilvl w:val="0"/>
          <w:numId w:val="26"/>
        </w:numPr>
        <w:spacing w:before="0"/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Tax clearance</w:t>
      </w:r>
      <w:r w:rsidR="00D817B6">
        <w:rPr>
          <w:rFonts w:ascii="Times New Roman" w:hAnsi="Times New Roman"/>
          <w:sz w:val="24"/>
          <w:szCs w:val="24"/>
          <w:lang w:val="en-GB"/>
        </w:rPr>
        <w:t xml:space="preserve"> letter </w:t>
      </w:r>
    </w:p>
    <w:p w14:paraId="76843F60" w14:textId="06F174BE" w:rsidR="00D817B6" w:rsidRDefault="00D817B6" w:rsidP="00D817B6">
      <w:pPr>
        <w:pStyle w:val="ListParagraph"/>
        <w:numPr>
          <w:ilvl w:val="0"/>
          <w:numId w:val="26"/>
        </w:numPr>
        <w:spacing w:before="0"/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Delivery time schedule </w:t>
      </w:r>
    </w:p>
    <w:p w14:paraId="2FD7DACB" w14:textId="53700EE0" w:rsidR="00D817B6" w:rsidRDefault="00D817B6" w:rsidP="00D817B6">
      <w:pPr>
        <w:pStyle w:val="ListParagraph"/>
        <w:numPr>
          <w:ilvl w:val="0"/>
          <w:numId w:val="26"/>
        </w:numPr>
        <w:spacing w:before="0"/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Bank Statement </w:t>
      </w:r>
    </w:p>
    <w:p w14:paraId="708FB06C" w14:textId="185274E5" w:rsidR="00D817B6" w:rsidRDefault="00D817B6" w:rsidP="00D817B6">
      <w:pPr>
        <w:pStyle w:val="ListParagraph"/>
        <w:numPr>
          <w:ilvl w:val="0"/>
          <w:numId w:val="26"/>
        </w:numPr>
        <w:spacing w:before="0"/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Valid Business licence</w:t>
      </w:r>
    </w:p>
    <w:p w14:paraId="0DF20264" w14:textId="5FC82FEC" w:rsidR="00D817B6" w:rsidRDefault="00D817B6" w:rsidP="00D817B6">
      <w:pPr>
        <w:pStyle w:val="ListParagraph"/>
        <w:numPr>
          <w:ilvl w:val="0"/>
          <w:numId w:val="26"/>
        </w:numPr>
        <w:spacing w:before="0"/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Financial Proposal</w:t>
      </w:r>
    </w:p>
    <w:p w14:paraId="16CA0901" w14:textId="7CB38BBE" w:rsidR="00D817B6" w:rsidRPr="00D817B6" w:rsidRDefault="00D817B6" w:rsidP="00D817B6">
      <w:pPr>
        <w:pStyle w:val="ListParagraph"/>
        <w:numPr>
          <w:ilvl w:val="0"/>
          <w:numId w:val="26"/>
        </w:numPr>
        <w:spacing w:before="0"/>
        <w:ind w:leftChars="0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Technical Proposal </w:t>
      </w:r>
    </w:p>
    <w:p w14:paraId="65A62D34" w14:textId="77777777" w:rsidR="00C44890" w:rsidRPr="001A3AB1" w:rsidRDefault="00C44890" w:rsidP="001A3AB1">
      <w:pPr>
        <w:pStyle w:val="Heading3"/>
        <w:jc w:val="both"/>
        <w:rPr>
          <w:rFonts w:ascii="Times New Roman" w:hAnsi="Times New Roman"/>
          <w:sz w:val="24"/>
          <w:lang w:val="en-GB"/>
        </w:rPr>
      </w:pPr>
      <w:bookmarkStart w:id="7" w:name="_Toc419729577"/>
      <w:bookmarkEnd w:id="6"/>
      <w:r w:rsidRPr="001A3AB1">
        <w:rPr>
          <w:rFonts w:ascii="Times New Roman" w:hAnsi="Times New Roman"/>
          <w:sz w:val="24"/>
          <w:lang w:val="en-GB"/>
        </w:rPr>
        <w:t>Installation services</w:t>
      </w:r>
      <w:bookmarkEnd w:id="7"/>
    </w:p>
    <w:p w14:paraId="3321152F" w14:textId="2AFF7858" w:rsidR="00C44890" w:rsidRPr="001A3AB1" w:rsidRDefault="001A3AB1" w:rsidP="001A3AB1">
      <w:pPr>
        <w:jc w:val="both"/>
        <w:rPr>
          <w:lang w:val="en-GB"/>
        </w:rPr>
      </w:pPr>
      <w:r w:rsidRPr="001A3AB1">
        <w:rPr>
          <w:lang w:val="en-GB"/>
        </w:rPr>
        <w:t xml:space="preserve">The supplier should provide necessary installation documents such as: </w:t>
      </w:r>
    </w:p>
    <w:p w14:paraId="25B89778" w14:textId="55EFF38A" w:rsidR="001A3AB1" w:rsidRPr="001A3AB1" w:rsidRDefault="001A3AB1" w:rsidP="001A3AB1">
      <w:pPr>
        <w:pStyle w:val="ListParagraph"/>
        <w:numPr>
          <w:ilvl w:val="3"/>
          <w:numId w:val="20"/>
        </w:numPr>
        <w:ind w:leftChars="0" w:left="360"/>
        <w:rPr>
          <w:rFonts w:ascii="Times New Roman" w:hAnsi="Times New Roman"/>
          <w:sz w:val="24"/>
          <w:szCs w:val="24"/>
          <w:lang w:val="en-GB"/>
        </w:rPr>
      </w:pPr>
      <w:r w:rsidRPr="001A3AB1">
        <w:rPr>
          <w:rFonts w:ascii="Times New Roman" w:hAnsi="Times New Roman"/>
          <w:sz w:val="24"/>
          <w:szCs w:val="24"/>
          <w:lang w:val="en-GB"/>
        </w:rPr>
        <w:t xml:space="preserve">Design Diagram </w:t>
      </w:r>
    </w:p>
    <w:p w14:paraId="6689F7AF" w14:textId="170C0570" w:rsidR="001A3AB1" w:rsidRPr="001A3AB1" w:rsidRDefault="001A3AB1" w:rsidP="001A3AB1">
      <w:pPr>
        <w:pStyle w:val="ListParagraph"/>
        <w:numPr>
          <w:ilvl w:val="3"/>
          <w:numId w:val="20"/>
        </w:numPr>
        <w:ind w:leftChars="0" w:left="360"/>
        <w:rPr>
          <w:rFonts w:ascii="Times New Roman" w:hAnsi="Times New Roman"/>
          <w:sz w:val="24"/>
          <w:szCs w:val="24"/>
          <w:lang w:val="en-GB"/>
        </w:rPr>
      </w:pPr>
      <w:r w:rsidRPr="001A3AB1">
        <w:rPr>
          <w:rFonts w:ascii="Times New Roman" w:hAnsi="Times New Roman"/>
          <w:sz w:val="24"/>
          <w:szCs w:val="24"/>
          <w:lang w:val="en-GB"/>
        </w:rPr>
        <w:t xml:space="preserve">Manuals: </w:t>
      </w:r>
    </w:p>
    <w:p w14:paraId="4339613F" w14:textId="70FBF4CC" w:rsidR="001A3AB1" w:rsidRPr="001A3AB1" w:rsidRDefault="001A3AB1" w:rsidP="001A3AB1">
      <w:pPr>
        <w:pStyle w:val="ListParagraph"/>
        <w:numPr>
          <w:ilvl w:val="0"/>
          <w:numId w:val="23"/>
        </w:numPr>
        <w:ind w:leftChars="0" w:left="1080"/>
        <w:rPr>
          <w:rFonts w:ascii="Times New Roman" w:hAnsi="Times New Roman"/>
          <w:sz w:val="24"/>
          <w:szCs w:val="24"/>
          <w:lang w:val="en-GB"/>
        </w:rPr>
      </w:pPr>
      <w:r w:rsidRPr="001A3AB1">
        <w:rPr>
          <w:rFonts w:ascii="Times New Roman" w:hAnsi="Times New Roman"/>
          <w:sz w:val="24"/>
          <w:szCs w:val="24"/>
          <w:lang w:val="en-GB"/>
        </w:rPr>
        <w:t>Installation</w:t>
      </w:r>
    </w:p>
    <w:p w14:paraId="73BB3C0F" w14:textId="517D13AB" w:rsidR="001A3AB1" w:rsidRPr="001A3AB1" w:rsidRDefault="001A3AB1" w:rsidP="001A3AB1">
      <w:pPr>
        <w:pStyle w:val="ListParagraph"/>
        <w:numPr>
          <w:ilvl w:val="0"/>
          <w:numId w:val="23"/>
        </w:numPr>
        <w:ind w:leftChars="0" w:left="1080"/>
        <w:rPr>
          <w:rFonts w:ascii="Times New Roman" w:hAnsi="Times New Roman"/>
          <w:sz w:val="24"/>
          <w:szCs w:val="24"/>
          <w:lang w:val="en-GB"/>
        </w:rPr>
      </w:pPr>
      <w:r w:rsidRPr="001A3AB1">
        <w:rPr>
          <w:rFonts w:ascii="Times New Roman" w:hAnsi="Times New Roman"/>
          <w:sz w:val="24"/>
          <w:szCs w:val="24"/>
          <w:lang w:val="en-GB"/>
        </w:rPr>
        <w:t>Configuration</w:t>
      </w:r>
    </w:p>
    <w:p w14:paraId="330E9529" w14:textId="456A003C" w:rsidR="001A3AB1" w:rsidRPr="001A3AB1" w:rsidRDefault="001A3AB1" w:rsidP="001A3AB1">
      <w:pPr>
        <w:pStyle w:val="ListParagraph"/>
        <w:numPr>
          <w:ilvl w:val="0"/>
          <w:numId w:val="23"/>
        </w:numPr>
        <w:ind w:leftChars="0" w:left="1080"/>
        <w:rPr>
          <w:rFonts w:ascii="Times New Roman" w:hAnsi="Times New Roman"/>
          <w:sz w:val="24"/>
          <w:szCs w:val="24"/>
          <w:lang w:val="en-GB"/>
        </w:rPr>
      </w:pPr>
      <w:r w:rsidRPr="001A3AB1">
        <w:rPr>
          <w:rFonts w:ascii="Times New Roman" w:hAnsi="Times New Roman"/>
          <w:sz w:val="24"/>
          <w:szCs w:val="24"/>
          <w:lang w:val="en-GB"/>
        </w:rPr>
        <w:t>Reference</w:t>
      </w:r>
      <w:r w:rsidR="005B6318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14:paraId="643AF94C" w14:textId="77777777" w:rsidR="001A3AB1" w:rsidRDefault="001A3AB1" w:rsidP="001A3AB1">
      <w:pPr>
        <w:jc w:val="both"/>
        <w:rPr>
          <w:lang w:val="en-GB"/>
        </w:rPr>
      </w:pPr>
    </w:p>
    <w:p w14:paraId="36F5301F" w14:textId="77777777" w:rsidR="00D817B6" w:rsidRDefault="00D817B6" w:rsidP="001A3AB1">
      <w:pPr>
        <w:jc w:val="both"/>
        <w:rPr>
          <w:lang w:val="en-GB"/>
        </w:rPr>
      </w:pPr>
    </w:p>
    <w:p w14:paraId="005CCD01" w14:textId="77777777" w:rsidR="00D817B6" w:rsidRDefault="00D817B6" w:rsidP="001A3AB1">
      <w:pPr>
        <w:jc w:val="both"/>
        <w:rPr>
          <w:lang w:val="en-GB"/>
        </w:rPr>
      </w:pPr>
    </w:p>
    <w:p w14:paraId="033156F7" w14:textId="77777777" w:rsidR="00D817B6" w:rsidRDefault="00D817B6" w:rsidP="001A3AB1">
      <w:pPr>
        <w:jc w:val="both"/>
        <w:rPr>
          <w:lang w:val="en-GB"/>
        </w:rPr>
      </w:pPr>
    </w:p>
    <w:p w14:paraId="16E1ECAB" w14:textId="77777777" w:rsidR="00D817B6" w:rsidRDefault="00D817B6" w:rsidP="001A3AB1">
      <w:pPr>
        <w:jc w:val="both"/>
        <w:rPr>
          <w:lang w:val="en-GB"/>
        </w:rPr>
      </w:pPr>
    </w:p>
    <w:p w14:paraId="7441210A" w14:textId="77777777" w:rsidR="00D817B6" w:rsidRDefault="00D817B6" w:rsidP="001A3AB1">
      <w:pPr>
        <w:jc w:val="both"/>
        <w:rPr>
          <w:lang w:val="en-GB"/>
        </w:rPr>
      </w:pPr>
    </w:p>
    <w:p w14:paraId="019D8126" w14:textId="77777777" w:rsidR="00D817B6" w:rsidRDefault="00D817B6" w:rsidP="001A3AB1">
      <w:pPr>
        <w:jc w:val="both"/>
        <w:rPr>
          <w:lang w:val="en-GB"/>
        </w:rPr>
      </w:pPr>
    </w:p>
    <w:p w14:paraId="12703818" w14:textId="77777777" w:rsidR="00D817B6" w:rsidRDefault="00D817B6" w:rsidP="001A3AB1">
      <w:pPr>
        <w:jc w:val="both"/>
        <w:rPr>
          <w:lang w:val="en-GB"/>
        </w:rPr>
      </w:pPr>
    </w:p>
    <w:p w14:paraId="7624A76A" w14:textId="77777777" w:rsidR="00D817B6" w:rsidRDefault="00D817B6" w:rsidP="001A3AB1">
      <w:pPr>
        <w:jc w:val="both"/>
        <w:rPr>
          <w:lang w:val="en-GB"/>
        </w:rPr>
      </w:pPr>
    </w:p>
    <w:p w14:paraId="773789C6" w14:textId="77777777" w:rsidR="00D817B6" w:rsidRDefault="00D817B6" w:rsidP="001A3AB1">
      <w:pPr>
        <w:jc w:val="both"/>
        <w:rPr>
          <w:lang w:val="en-GB"/>
        </w:rPr>
      </w:pPr>
    </w:p>
    <w:p w14:paraId="28AD67B1" w14:textId="77777777" w:rsidR="00D817B6" w:rsidRPr="001A3AB1" w:rsidRDefault="00D817B6" w:rsidP="001A3AB1">
      <w:pPr>
        <w:jc w:val="both"/>
        <w:rPr>
          <w:lang w:val="en-GB"/>
        </w:rPr>
      </w:pPr>
    </w:p>
    <w:p w14:paraId="17367821" w14:textId="77777777" w:rsidR="00C44890" w:rsidRPr="001A3AB1" w:rsidRDefault="00C44890" w:rsidP="001A3AB1">
      <w:pPr>
        <w:pStyle w:val="Heading3"/>
        <w:jc w:val="both"/>
        <w:rPr>
          <w:rFonts w:ascii="Times New Roman" w:hAnsi="Times New Roman"/>
          <w:sz w:val="24"/>
          <w:lang w:val="en-GB"/>
        </w:rPr>
      </w:pPr>
      <w:bookmarkStart w:id="8" w:name="_Toc419729578"/>
      <w:r w:rsidRPr="001A3AB1">
        <w:rPr>
          <w:rFonts w:ascii="Times New Roman" w:hAnsi="Times New Roman"/>
          <w:sz w:val="24"/>
          <w:lang w:val="en-GB"/>
        </w:rPr>
        <w:t>Delivery Time</w:t>
      </w:r>
      <w:bookmarkEnd w:id="8"/>
    </w:p>
    <w:tbl>
      <w:tblPr>
        <w:tblW w:w="0" w:type="auto"/>
        <w:tblInd w:w="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1896"/>
        <w:gridCol w:w="1896"/>
        <w:gridCol w:w="1067"/>
        <w:gridCol w:w="819"/>
        <w:gridCol w:w="1527"/>
        <w:gridCol w:w="1686"/>
      </w:tblGrid>
      <w:tr w:rsidR="000A01E5" w:rsidRPr="001A3AB1" w14:paraId="5F3E0C56" w14:textId="77777777" w:rsidTr="00F90F59">
        <w:trPr>
          <w:trHeight w:hRule="exact" w:val="7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8FE6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before="5" w:line="140" w:lineRule="exact"/>
              <w:jc w:val="both"/>
            </w:pPr>
          </w:p>
          <w:p w14:paraId="2BB432F0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ind w:left="148"/>
              <w:jc w:val="both"/>
            </w:pPr>
            <w:r w:rsidRPr="001A3AB1">
              <w:rPr>
                <w:b/>
                <w:bCs/>
              </w:rPr>
              <w:t>No.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7A55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before="5" w:line="140" w:lineRule="exact"/>
              <w:jc w:val="both"/>
            </w:pPr>
          </w:p>
          <w:p w14:paraId="04C0C32F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ind w:left="515"/>
              <w:jc w:val="both"/>
            </w:pPr>
            <w:r w:rsidRPr="001A3AB1">
              <w:rPr>
                <w:b/>
                <w:bCs/>
              </w:rPr>
              <w:t>D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s</w:t>
            </w:r>
            <w:r w:rsidRPr="001A3AB1">
              <w:rPr>
                <w:b/>
                <w:bCs/>
                <w:spacing w:val="-1"/>
              </w:rPr>
              <w:t>cr</w:t>
            </w:r>
            <w:r w:rsidRPr="001A3AB1">
              <w:rPr>
                <w:b/>
                <w:bCs/>
              </w:rPr>
              <w:t>i</w:t>
            </w:r>
            <w:r w:rsidRPr="001A3AB1">
              <w:rPr>
                <w:b/>
                <w:bCs/>
                <w:spacing w:val="1"/>
              </w:rPr>
              <w:t>p</w:t>
            </w:r>
            <w:r w:rsidRPr="001A3AB1">
              <w:rPr>
                <w:b/>
                <w:bCs/>
              </w:rPr>
              <w:t>tion of</w:t>
            </w:r>
            <w:r w:rsidRPr="001A3AB1">
              <w:rPr>
                <w:b/>
                <w:bCs/>
                <w:spacing w:val="1"/>
              </w:rPr>
              <w:t xml:space="preserve"> </w:t>
            </w:r>
            <w:r w:rsidRPr="001A3AB1">
              <w:rPr>
                <w:b/>
                <w:bCs/>
                <w:spacing w:val="-2"/>
              </w:rPr>
              <w:t>G</w:t>
            </w:r>
            <w:r w:rsidRPr="001A3AB1">
              <w:rPr>
                <w:b/>
                <w:bCs/>
              </w:rPr>
              <w:t>oo</w:t>
            </w:r>
            <w:r w:rsidRPr="001A3AB1">
              <w:rPr>
                <w:b/>
                <w:bCs/>
                <w:spacing w:val="1"/>
              </w:rPr>
              <w:t>d</w:t>
            </w:r>
            <w:r w:rsidRPr="001A3AB1">
              <w:rPr>
                <w:b/>
                <w:bCs/>
              </w:rPr>
              <w:t>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8D4E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67" w:right="67"/>
              <w:jc w:val="both"/>
            </w:pPr>
            <w:r w:rsidRPr="001A3AB1">
              <w:rPr>
                <w:b/>
                <w:bCs/>
              </w:rPr>
              <w:t>Q</w:t>
            </w:r>
            <w:r w:rsidRPr="001A3AB1">
              <w:rPr>
                <w:b/>
                <w:bCs/>
                <w:spacing w:val="1"/>
              </w:rPr>
              <w:t>u</w:t>
            </w:r>
            <w:r w:rsidRPr="001A3AB1">
              <w:rPr>
                <w:b/>
                <w:bCs/>
              </w:rPr>
              <w:t>a</w:t>
            </w:r>
            <w:r w:rsidRPr="001A3AB1">
              <w:rPr>
                <w:b/>
                <w:bCs/>
                <w:spacing w:val="1"/>
              </w:rPr>
              <w:t>n</w:t>
            </w:r>
            <w:r w:rsidRPr="001A3AB1">
              <w:rPr>
                <w:b/>
                <w:bCs/>
              </w:rPr>
              <w:t>tity</w:t>
            </w:r>
          </w:p>
          <w:p w14:paraId="6695E21E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before="21"/>
              <w:ind w:left="408" w:right="407"/>
              <w:jc w:val="both"/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919C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72" w:lineRule="exact"/>
              <w:jc w:val="both"/>
            </w:pPr>
            <w:r w:rsidRPr="001A3AB1">
              <w:rPr>
                <w:b/>
                <w:bCs/>
              </w:rPr>
              <w:t>Un</w:t>
            </w:r>
            <w:r w:rsidRPr="001A3AB1">
              <w:rPr>
                <w:b/>
                <w:bCs/>
                <w:spacing w:val="1"/>
              </w:rPr>
              <w:t>i</w:t>
            </w:r>
            <w:r w:rsidRPr="001A3AB1">
              <w:rPr>
                <w:b/>
                <w:bCs/>
              </w:rPr>
              <w:t>t</w:t>
            </w:r>
          </w:p>
          <w:p w14:paraId="59AED90C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before="21"/>
              <w:jc w:val="both"/>
            </w:pPr>
            <w:r w:rsidRPr="001A3AB1">
              <w:rPr>
                <w:b/>
                <w:bCs/>
              </w:rPr>
              <w:t>P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</w:rPr>
              <w:t>ice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9739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72" w:lineRule="exact"/>
              <w:ind w:left="264" w:right="265"/>
              <w:jc w:val="both"/>
            </w:pPr>
            <w:r w:rsidRPr="001A3AB1">
              <w:rPr>
                <w:b/>
                <w:bCs/>
              </w:rPr>
              <w:t xml:space="preserve">Total </w:t>
            </w:r>
            <w:r w:rsidRPr="001A3AB1">
              <w:rPr>
                <w:b/>
                <w:bCs/>
                <w:spacing w:val="-3"/>
              </w:rPr>
              <w:t>P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  <w:spacing w:val="3"/>
              </w:rPr>
              <w:t>i</w:t>
            </w:r>
            <w:r w:rsidRPr="001A3AB1">
              <w:rPr>
                <w:b/>
                <w:bCs/>
                <w:spacing w:val="-1"/>
              </w:rPr>
              <w:t>c</w:t>
            </w:r>
            <w:r w:rsidRPr="001A3AB1">
              <w:rPr>
                <w:b/>
                <w:bCs/>
              </w:rPr>
              <w:t>e</w:t>
            </w:r>
            <w:r w:rsidRPr="001A3AB1">
              <w:rPr>
                <w:b/>
                <w:bCs/>
                <w:spacing w:val="-1"/>
              </w:rPr>
              <w:t xml:space="preserve"> </w:t>
            </w:r>
            <w:r w:rsidRPr="001A3AB1">
              <w:rPr>
                <w:b/>
                <w:bCs/>
              </w:rPr>
              <w:t>at</w:t>
            </w:r>
          </w:p>
          <w:p w14:paraId="07BB34D6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before="21"/>
              <w:ind w:left="143" w:right="143"/>
              <w:jc w:val="both"/>
            </w:pPr>
            <w:r w:rsidRPr="001A3AB1">
              <w:rPr>
                <w:b/>
                <w:bCs/>
                <w:spacing w:val="1"/>
              </w:rPr>
              <w:t>f</w:t>
            </w:r>
            <w:r w:rsidRPr="001A3AB1">
              <w:rPr>
                <w:b/>
                <w:bCs/>
              </w:rPr>
              <w:t>i</w:t>
            </w:r>
            <w:r w:rsidRPr="001A3AB1">
              <w:rPr>
                <w:b/>
                <w:bCs/>
                <w:spacing w:val="1"/>
              </w:rPr>
              <w:t>n</w:t>
            </w:r>
            <w:r w:rsidRPr="001A3AB1">
              <w:rPr>
                <w:b/>
                <w:bCs/>
              </w:rPr>
              <w:t>al</w:t>
            </w:r>
            <w:r w:rsidRPr="001A3AB1">
              <w:rPr>
                <w:b/>
                <w:bCs/>
                <w:spacing w:val="-2"/>
              </w:rPr>
              <w:t xml:space="preserve"> </w:t>
            </w:r>
            <w:r w:rsidRPr="001A3AB1">
              <w:rPr>
                <w:b/>
                <w:bCs/>
                <w:spacing w:val="1"/>
              </w:rPr>
              <w:t>d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sti</w:t>
            </w:r>
            <w:r w:rsidRPr="001A3AB1">
              <w:rPr>
                <w:b/>
                <w:bCs/>
                <w:spacing w:val="1"/>
              </w:rPr>
              <w:t>n</w:t>
            </w:r>
            <w:r w:rsidRPr="001A3AB1">
              <w:rPr>
                <w:b/>
                <w:bCs/>
              </w:rPr>
              <w:t>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A76F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ind w:left="215"/>
              <w:jc w:val="both"/>
            </w:pPr>
            <w:r w:rsidRPr="001A3AB1">
              <w:rPr>
                <w:b/>
                <w:bCs/>
              </w:rPr>
              <w:t>D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l</w:t>
            </w:r>
            <w:r w:rsidRPr="001A3AB1">
              <w:rPr>
                <w:b/>
                <w:bCs/>
                <w:spacing w:val="1"/>
              </w:rPr>
              <w:t>i</w:t>
            </w:r>
            <w:r w:rsidRPr="001A3AB1">
              <w:rPr>
                <w:b/>
                <w:bCs/>
              </w:rPr>
              <w:t>v</w:t>
            </w:r>
            <w:r w:rsidRPr="001A3AB1">
              <w:rPr>
                <w:b/>
                <w:bCs/>
                <w:spacing w:val="-1"/>
              </w:rPr>
              <w:t>er</w:t>
            </w:r>
            <w:r w:rsidRPr="001A3AB1">
              <w:rPr>
                <w:b/>
                <w:bCs/>
              </w:rPr>
              <w:t>y D</w:t>
            </w:r>
            <w:r w:rsidRPr="001A3AB1">
              <w:rPr>
                <w:b/>
                <w:bCs/>
                <w:spacing w:val="2"/>
              </w:rPr>
              <w:t>a</w:t>
            </w:r>
            <w:r w:rsidRPr="001A3AB1">
              <w:rPr>
                <w:b/>
                <w:bCs/>
              </w:rPr>
              <w:t>te</w:t>
            </w:r>
          </w:p>
        </w:tc>
      </w:tr>
      <w:tr w:rsidR="00D31CE1" w:rsidRPr="001A3AB1" w14:paraId="3ED2C359" w14:textId="77777777" w:rsidTr="007928BB">
        <w:trPr>
          <w:trHeight w:val="36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6C363A" w14:textId="77777777" w:rsidR="00D31CE1" w:rsidRDefault="00D31CE1" w:rsidP="001A3AB1">
            <w:pPr>
              <w:widowControl w:val="0"/>
              <w:autoSpaceDE w:val="0"/>
              <w:autoSpaceDN w:val="0"/>
              <w:adjustRightInd w:val="0"/>
              <w:spacing w:before="9" w:line="280" w:lineRule="exact"/>
              <w:jc w:val="both"/>
            </w:pPr>
          </w:p>
          <w:p w14:paraId="2BF3AD15" w14:textId="77777777" w:rsidR="00D31CE1" w:rsidRDefault="00D31CE1" w:rsidP="001A3AB1">
            <w:pPr>
              <w:widowControl w:val="0"/>
              <w:autoSpaceDE w:val="0"/>
              <w:autoSpaceDN w:val="0"/>
              <w:adjustRightInd w:val="0"/>
              <w:spacing w:before="9" w:line="280" w:lineRule="exact"/>
              <w:jc w:val="both"/>
            </w:pPr>
          </w:p>
          <w:p w14:paraId="3E43B76D" w14:textId="77777777" w:rsidR="00D31CE1" w:rsidRDefault="00D31CE1" w:rsidP="001A3AB1">
            <w:pPr>
              <w:widowControl w:val="0"/>
              <w:autoSpaceDE w:val="0"/>
              <w:autoSpaceDN w:val="0"/>
              <w:adjustRightInd w:val="0"/>
              <w:spacing w:before="9" w:line="280" w:lineRule="exact"/>
              <w:jc w:val="both"/>
            </w:pPr>
          </w:p>
          <w:p w14:paraId="46E09E4C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spacing w:before="9" w:line="280" w:lineRule="exact"/>
              <w:jc w:val="both"/>
            </w:pPr>
          </w:p>
          <w:p w14:paraId="7FD87939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ind w:left="225" w:right="228"/>
              <w:jc w:val="both"/>
            </w:pPr>
            <w:r w:rsidRPr="001A3AB1">
              <w:t>1</w:t>
            </w:r>
          </w:p>
          <w:p w14:paraId="546939FE" w14:textId="1A5E3A6A" w:rsidR="00D31CE1" w:rsidRPr="001A3AB1" w:rsidRDefault="00D31CE1" w:rsidP="00B9068E">
            <w:pPr>
              <w:widowControl w:val="0"/>
              <w:autoSpaceDE w:val="0"/>
              <w:autoSpaceDN w:val="0"/>
              <w:adjustRightInd w:val="0"/>
              <w:ind w:left="225" w:right="228"/>
              <w:jc w:val="center"/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37E62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spacing w:before="9" w:line="280" w:lineRule="exact"/>
              <w:jc w:val="both"/>
            </w:pPr>
          </w:p>
          <w:p w14:paraId="6B100C86" w14:textId="77777777" w:rsidR="00D31CE1" w:rsidRDefault="00D31CE1" w:rsidP="00B9068E">
            <w:pPr>
              <w:widowControl w:val="0"/>
              <w:autoSpaceDE w:val="0"/>
              <w:autoSpaceDN w:val="0"/>
              <w:adjustRightInd w:val="0"/>
              <w:ind w:left="1264" w:right="1261"/>
              <w:jc w:val="center"/>
            </w:pPr>
          </w:p>
          <w:p w14:paraId="61BD4EF0" w14:textId="77777777" w:rsidR="00D31CE1" w:rsidRDefault="00D31CE1" w:rsidP="00B9068E">
            <w:pPr>
              <w:widowControl w:val="0"/>
              <w:autoSpaceDE w:val="0"/>
              <w:autoSpaceDN w:val="0"/>
              <w:adjustRightInd w:val="0"/>
              <w:ind w:left="1264" w:right="1261"/>
              <w:jc w:val="center"/>
            </w:pPr>
          </w:p>
          <w:p w14:paraId="2A84440E" w14:textId="3225B150" w:rsidR="00D31CE1" w:rsidRPr="001A3AB1" w:rsidRDefault="00D31CE1" w:rsidP="00B9068E">
            <w:pPr>
              <w:widowControl w:val="0"/>
              <w:autoSpaceDE w:val="0"/>
              <w:autoSpaceDN w:val="0"/>
              <w:adjustRightInd w:val="0"/>
              <w:ind w:left="1264" w:right="1261"/>
              <w:jc w:val="center"/>
            </w:pPr>
            <w:r w:rsidRPr="001A3AB1">
              <w:t>5kW (Complete Set)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CF980E" w14:textId="77777777" w:rsidR="00D31CE1" w:rsidRDefault="00D31CE1" w:rsidP="00B9068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E09004B" w14:textId="77777777" w:rsidR="00D31CE1" w:rsidRDefault="00D31CE1" w:rsidP="00B9068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5A5D015B" w14:textId="77777777" w:rsidR="00D31CE1" w:rsidRDefault="00D31CE1" w:rsidP="00B9068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3D09DE2B" w14:textId="77777777" w:rsidR="00D31CE1" w:rsidRDefault="00D31CE1" w:rsidP="00B9068E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2F338762" w14:textId="03635950" w:rsidR="00D31CE1" w:rsidRPr="001A3AB1" w:rsidRDefault="00354592" w:rsidP="00B9068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DD7A37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A671FC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6FC0DD" w14:textId="77777777" w:rsidR="00D31CE1" w:rsidRPr="001A3AB1" w:rsidRDefault="00D31CE1" w:rsidP="00D31CE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79" w:right="182"/>
              <w:jc w:val="center"/>
            </w:pPr>
          </w:p>
          <w:p w14:paraId="1746C2D7" w14:textId="77777777" w:rsidR="00D31CE1" w:rsidRPr="001A3AB1" w:rsidRDefault="00D31CE1" w:rsidP="00D31CE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79" w:right="182"/>
              <w:jc w:val="center"/>
            </w:pPr>
          </w:p>
          <w:p w14:paraId="2468A139" w14:textId="77777777" w:rsidR="00D31CE1" w:rsidRPr="001A3AB1" w:rsidRDefault="00D31CE1" w:rsidP="00D31CE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79" w:right="182"/>
              <w:jc w:val="center"/>
            </w:pPr>
          </w:p>
          <w:p w14:paraId="5CFDCEAA" w14:textId="1FE90397" w:rsidR="00D31CE1" w:rsidRPr="001A3AB1" w:rsidRDefault="00D31CE1" w:rsidP="00D31CE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79" w:right="182"/>
              <w:jc w:val="center"/>
            </w:pPr>
            <w:r w:rsidRPr="001A3AB1">
              <w:t>M</w:t>
            </w:r>
            <w:r w:rsidRPr="001A3AB1">
              <w:rPr>
                <w:spacing w:val="-1"/>
              </w:rPr>
              <w:t>a</w:t>
            </w:r>
            <w:r w:rsidRPr="001A3AB1">
              <w:t>x</w:t>
            </w:r>
            <w:r w:rsidRPr="001A3AB1">
              <w:rPr>
                <w:spacing w:val="2"/>
              </w:rPr>
              <w:t xml:space="preserve"> </w:t>
            </w:r>
            <w:r w:rsidR="00DF5229">
              <w:rPr>
                <w:spacing w:val="2"/>
              </w:rPr>
              <w:t>6</w:t>
            </w:r>
            <w:r w:rsidRPr="001A3AB1">
              <w:t xml:space="preserve"> w</w:t>
            </w:r>
            <w:r w:rsidRPr="001A3AB1">
              <w:rPr>
                <w:spacing w:val="-1"/>
              </w:rPr>
              <w:t>ee</w:t>
            </w:r>
            <w:r w:rsidRPr="001A3AB1">
              <w:t>ks</w:t>
            </w:r>
          </w:p>
          <w:p w14:paraId="0FEE2A20" w14:textId="77777777" w:rsidR="00D31CE1" w:rsidRPr="001A3AB1" w:rsidRDefault="00D31CE1" w:rsidP="00D31CE1">
            <w:pPr>
              <w:widowControl w:val="0"/>
              <w:autoSpaceDE w:val="0"/>
              <w:autoSpaceDN w:val="0"/>
              <w:adjustRightInd w:val="0"/>
              <w:spacing w:before="21" w:line="259" w:lineRule="auto"/>
              <w:ind w:left="221" w:right="224"/>
              <w:jc w:val="center"/>
            </w:pPr>
            <w:r w:rsidRPr="001A3AB1">
              <w:t>f</w:t>
            </w:r>
            <w:r w:rsidRPr="001A3AB1">
              <w:rPr>
                <w:spacing w:val="-1"/>
              </w:rPr>
              <w:t>r</w:t>
            </w:r>
            <w:r w:rsidRPr="001A3AB1">
              <w:t xml:space="preserve">om </w:t>
            </w:r>
            <w:r w:rsidRPr="001A3AB1">
              <w:rPr>
                <w:spacing w:val="1"/>
              </w:rPr>
              <w:t>C</w:t>
            </w:r>
            <w:r w:rsidRPr="001A3AB1">
              <w:t>ontr</w:t>
            </w:r>
            <w:r w:rsidRPr="001A3AB1">
              <w:rPr>
                <w:spacing w:val="-1"/>
              </w:rPr>
              <w:t>ac</w:t>
            </w:r>
            <w:r w:rsidRPr="001A3AB1">
              <w:t>t si</w:t>
            </w:r>
            <w:r w:rsidRPr="001A3AB1">
              <w:rPr>
                <w:spacing w:val="-2"/>
              </w:rPr>
              <w:t>g</w:t>
            </w:r>
            <w:r w:rsidRPr="001A3AB1">
              <w:t>n</w:t>
            </w:r>
            <w:r w:rsidRPr="001A3AB1">
              <w:rPr>
                <w:spacing w:val="-1"/>
              </w:rPr>
              <w:t>a</w:t>
            </w:r>
            <w:r w:rsidRPr="001A3AB1">
              <w:t>tu</w:t>
            </w:r>
            <w:r w:rsidRPr="001A3AB1">
              <w:rPr>
                <w:spacing w:val="2"/>
              </w:rPr>
              <w:t>r</w:t>
            </w:r>
            <w:r w:rsidRPr="001A3AB1">
              <w:t>e</w:t>
            </w:r>
          </w:p>
        </w:tc>
      </w:tr>
      <w:tr w:rsidR="00D31CE1" w:rsidRPr="001A3AB1" w14:paraId="006173B9" w14:textId="77777777" w:rsidTr="003F1712">
        <w:trPr>
          <w:trHeight w:hRule="exact" w:val="10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6804" w14:textId="641E6D65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225" w:right="228"/>
              <w:jc w:val="both"/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2E41" w14:textId="3BC733E3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11" w:right="1210"/>
              <w:jc w:val="both"/>
              <w:rPr>
                <w:spacing w:val="-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546C" w14:textId="092DC40F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326" w:right="335"/>
              <w:jc w:val="both"/>
              <w:rPr>
                <w:spacing w:val="-3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80CA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78C8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81B9" w14:textId="77777777" w:rsidR="00D31CE1" w:rsidRPr="001A3AB1" w:rsidRDefault="00D31CE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A01E5" w:rsidRPr="001A3AB1" w14:paraId="32900786" w14:textId="77777777" w:rsidTr="00F90F59">
        <w:trPr>
          <w:trHeight w:hRule="exact" w:val="10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F315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225" w:right="228"/>
              <w:jc w:val="both"/>
            </w:pPr>
            <w:r w:rsidRPr="001A3AB1"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381B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1211" w:right="1210"/>
              <w:jc w:val="both"/>
            </w:pPr>
            <w:r w:rsidRPr="001A3AB1">
              <w:rPr>
                <w:spacing w:val="-1"/>
              </w:rPr>
              <w:t>F</w:t>
            </w:r>
            <w:r w:rsidRPr="001A3AB1">
              <w:t>r</w:t>
            </w:r>
            <w:r w:rsidRPr="001A3AB1">
              <w:rPr>
                <w:spacing w:val="-2"/>
              </w:rPr>
              <w:t>e</w:t>
            </w:r>
            <w:r w:rsidRPr="001A3AB1">
              <w:rPr>
                <w:spacing w:val="3"/>
              </w:rPr>
              <w:t>i</w:t>
            </w:r>
            <w:r w:rsidRPr="001A3AB1">
              <w:rPr>
                <w:spacing w:val="-2"/>
              </w:rPr>
              <w:t>gh</w:t>
            </w:r>
            <w:r w:rsidRPr="001A3AB1">
              <w:t>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3B79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67" w:lineRule="exact"/>
              <w:ind w:left="326" w:right="335"/>
              <w:jc w:val="both"/>
            </w:pPr>
            <w:r w:rsidRPr="001A3AB1">
              <w:rPr>
                <w:spacing w:val="-3"/>
              </w:rPr>
              <w:t>LS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7EB9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8362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09F6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A01E5" w:rsidRPr="001A3AB1" w14:paraId="1DB8DF41" w14:textId="77777777" w:rsidTr="00F90F59">
        <w:trPr>
          <w:trHeight w:hRule="exact" w:val="460"/>
        </w:trPr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5B65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28FB" w14:textId="77777777" w:rsidR="000A01E5" w:rsidRPr="001A3AB1" w:rsidRDefault="000A01E5" w:rsidP="001A3AB1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02"/>
              <w:jc w:val="both"/>
            </w:pPr>
            <w:r w:rsidRPr="001A3AB1">
              <w:t>T</w:t>
            </w:r>
            <w:r w:rsidRPr="001A3AB1">
              <w:rPr>
                <w:spacing w:val="-1"/>
              </w:rPr>
              <w:t>O</w:t>
            </w:r>
            <w:r w:rsidRPr="001A3AB1">
              <w:t>T</w:t>
            </w:r>
            <w:r w:rsidRPr="001A3AB1">
              <w:rPr>
                <w:spacing w:val="1"/>
              </w:rPr>
              <w:t>A</w:t>
            </w:r>
            <w:r w:rsidRPr="001A3AB1">
              <w:t>L</w:t>
            </w:r>
          </w:p>
        </w:tc>
      </w:tr>
    </w:tbl>
    <w:p w14:paraId="04D4CE24" w14:textId="77777777" w:rsidR="000A01E5" w:rsidRPr="001A3AB1" w:rsidRDefault="000A01E5" w:rsidP="001A3AB1">
      <w:pPr>
        <w:jc w:val="both"/>
        <w:rPr>
          <w:lang w:val="en-GB"/>
        </w:rPr>
      </w:pPr>
    </w:p>
    <w:bookmarkEnd w:id="4"/>
    <w:bookmarkEnd w:id="5"/>
    <w:p w14:paraId="5491C5E5" w14:textId="6852A91A" w:rsidR="00F62E71" w:rsidRDefault="00C44890" w:rsidP="00775AE1">
      <w:pPr>
        <w:pStyle w:val="Heading2"/>
        <w:jc w:val="both"/>
        <w:rPr>
          <w:rFonts w:ascii="Times New Roman" w:hAnsi="Times New Roman"/>
          <w:sz w:val="24"/>
          <w:szCs w:val="24"/>
        </w:rPr>
      </w:pPr>
      <w:r w:rsidRPr="001A3AB1">
        <w:rPr>
          <w:rFonts w:ascii="Times New Roman" w:hAnsi="Times New Roman"/>
          <w:sz w:val="24"/>
          <w:szCs w:val="24"/>
        </w:rPr>
        <w:t>Description of the Goods</w:t>
      </w:r>
      <w:bookmarkEnd w:id="1"/>
    </w:p>
    <w:p w14:paraId="73BCCFFB" w14:textId="77777777" w:rsidR="00775AE1" w:rsidRPr="00775AE1" w:rsidRDefault="00775AE1" w:rsidP="00775AE1">
      <w:pPr>
        <w:rPr>
          <w:lang w:val="en-GB"/>
        </w:rPr>
      </w:pPr>
    </w:p>
    <w:p w14:paraId="2D83C9F2" w14:textId="5D0E4AE2" w:rsidR="00775AE1" w:rsidRDefault="00354592" w:rsidP="00383ED0">
      <w:pPr>
        <w:pStyle w:val="ListParagraph"/>
        <w:numPr>
          <w:ilvl w:val="0"/>
          <w:numId w:val="24"/>
        </w:numPr>
        <w:ind w:leftChars="0"/>
        <w:rPr>
          <w:rFonts w:ascii="Arial" w:hAnsi="Arial" w:cs="Arial"/>
          <w:sz w:val="22"/>
          <w:lang w:val="en-GB"/>
        </w:rPr>
      </w:pPr>
      <w:r>
        <w:rPr>
          <w:rFonts w:ascii="Times New Roman" w:hAnsi="Times New Roman"/>
          <w:sz w:val="24"/>
          <w:lang w:val="en-GB"/>
        </w:rPr>
        <w:t>1</w:t>
      </w:r>
      <w:r w:rsidR="008C4C66" w:rsidRPr="00D817B6">
        <w:rPr>
          <w:rFonts w:ascii="Times New Roman" w:hAnsi="Times New Roman"/>
          <w:sz w:val="24"/>
          <w:lang w:val="en-GB"/>
        </w:rPr>
        <w:t xml:space="preserve"> complete set of </w:t>
      </w:r>
      <w:r w:rsidR="00775AE1" w:rsidRPr="00D817B6">
        <w:rPr>
          <w:rFonts w:ascii="Times New Roman" w:hAnsi="Times New Roman"/>
          <w:sz w:val="24"/>
          <w:lang w:val="en-GB"/>
        </w:rPr>
        <w:t>5kW Solar off Grid power system</w:t>
      </w:r>
      <w:r w:rsidR="008C4C66" w:rsidRPr="00D817B6">
        <w:rPr>
          <w:rFonts w:ascii="Times New Roman" w:hAnsi="Times New Roman"/>
          <w:sz w:val="24"/>
          <w:lang w:val="en-GB"/>
        </w:rPr>
        <w:t xml:space="preserve"> for </w:t>
      </w:r>
      <w:proofErr w:type="spellStart"/>
      <w:r w:rsidR="00A519CE">
        <w:rPr>
          <w:rFonts w:ascii="Times New Roman" w:hAnsi="Times New Roman"/>
          <w:sz w:val="24"/>
          <w:lang w:val="en-GB"/>
        </w:rPr>
        <w:t>Nawai</w:t>
      </w:r>
      <w:proofErr w:type="spellEnd"/>
      <w:r w:rsidR="00A519CE">
        <w:rPr>
          <w:rFonts w:ascii="Times New Roman" w:hAnsi="Times New Roman"/>
          <w:sz w:val="24"/>
          <w:lang w:val="en-GB"/>
        </w:rPr>
        <w:t xml:space="preserve"> Junior Secondary School, </w:t>
      </w:r>
      <w:proofErr w:type="spellStart"/>
      <w:r w:rsidR="00A519CE">
        <w:rPr>
          <w:rFonts w:ascii="Times New Roman" w:hAnsi="Times New Roman"/>
          <w:sz w:val="24"/>
          <w:lang w:val="en-GB"/>
        </w:rPr>
        <w:t>Tamana</w:t>
      </w:r>
      <w:proofErr w:type="spellEnd"/>
      <w:r w:rsidR="00A519CE">
        <w:rPr>
          <w:rFonts w:ascii="Times New Roman" w:hAnsi="Times New Roman"/>
          <w:sz w:val="24"/>
          <w:lang w:val="en-GB"/>
        </w:rPr>
        <w:t xml:space="preserve"> Island</w:t>
      </w:r>
      <w:r>
        <w:rPr>
          <w:rFonts w:ascii="Times New Roman" w:hAnsi="Times New Roman"/>
          <w:sz w:val="24"/>
          <w:lang w:val="en-GB"/>
        </w:rPr>
        <w:t>. The system is</w:t>
      </w:r>
      <w:r w:rsidR="00365F88">
        <w:rPr>
          <w:rFonts w:ascii="Arial" w:hAnsi="Arial" w:cs="Arial"/>
          <w:sz w:val="22"/>
          <w:lang w:val="en-GB"/>
        </w:rPr>
        <w:t xml:space="preserve"> </w:t>
      </w:r>
      <w:r>
        <w:rPr>
          <w:rFonts w:ascii="Arial" w:hAnsi="Arial" w:cs="Arial"/>
          <w:sz w:val="22"/>
          <w:lang w:val="en-GB"/>
        </w:rPr>
        <w:t xml:space="preserve">a </w:t>
      </w:r>
      <w:r w:rsidR="00A519CE">
        <w:rPr>
          <w:rFonts w:ascii="Arial" w:hAnsi="Arial" w:cs="Arial"/>
          <w:sz w:val="22"/>
          <w:lang w:val="en-GB"/>
        </w:rPr>
        <w:t>single-phase</w:t>
      </w:r>
      <w:r w:rsidR="00365F88">
        <w:rPr>
          <w:rFonts w:ascii="Arial" w:hAnsi="Arial" w:cs="Arial"/>
          <w:sz w:val="22"/>
          <w:lang w:val="en-GB"/>
        </w:rPr>
        <w:t xml:space="preserve"> system</w:t>
      </w:r>
      <w:r>
        <w:rPr>
          <w:rFonts w:ascii="Arial" w:hAnsi="Arial" w:cs="Arial"/>
          <w:sz w:val="22"/>
          <w:lang w:val="en-GB"/>
        </w:rPr>
        <w:t>.</w:t>
      </w:r>
    </w:p>
    <w:p w14:paraId="4A3386E3" w14:textId="46D82CC5" w:rsidR="00775AE1" w:rsidRPr="00365F88" w:rsidRDefault="00775AE1" w:rsidP="00365F88">
      <w:pPr>
        <w:rPr>
          <w:lang w:val="en-GB"/>
        </w:rPr>
        <w:sectPr w:rsidR="00775AE1" w:rsidRPr="00365F88" w:rsidSect="00FF7B55">
          <w:headerReference w:type="default" r:id="rId11"/>
          <w:footerReference w:type="default" r:id="rId12"/>
          <w:type w:val="oddPage"/>
          <w:pgSz w:w="11907" w:h="16839" w:code="9"/>
          <w:pgMar w:top="1701" w:right="1152" w:bottom="1080" w:left="1152" w:header="284" w:footer="720" w:gutter="0"/>
          <w:cols w:space="720"/>
          <w:docGrid w:linePitch="326"/>
        </w:sectPr>
      </w:pPr>
    </w:p>
    <w:tbl>
      <w:tblPr>
        <w:tblpPr w:leftFromText="180" w:rightFromText="180" w:horzAnchor="margin" w:tblpXSpec="center" w:tblpY="-1427"/>
        <w:tblW w:w="15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8832"/>
        <w:gridCol w:w="1560"/>
        <w:gridCol w:w="1701"/>
        <w:gridCol w:w="1701"/>
      </w:tblGrid>
      <w:tr w:rsidR="00F62E71" w:rsidRPr="001A3AB1" w14:paraId="4CE937C5" w14:textId="77777777" w:rsidTr="00F260C2">
        <w:trPr>
          <w:trHeight w:hRule="exact" w:val="1746"/>
        </w:trPr>
        <w:tc>
          <w:tcPr>
            <w:tcW w:w="15594" w:type="dxa"/>
            <w:gridSpan w:val="5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0282F0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4A65E3B0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0" w:line="260" w:lineRule="exact"/>
              <w:jc w:val="both"/>
            </w:pPr>
          </w:p>
          <w:p w14:paraId="41DCC11C" w14:textId="7FF88C08" w:rsidR="00F62E71" w:rsidRPr="001A3AB1" w:rsidRDefault="00F62E71" w:rsidP="008C4C66">
            <w:pPr>
              <w:widowControl w:val="0"/>
              <w:autoSpaceDE w:val="0"/>
              <w:autoSpaceDN w:val="0"/>
              <w:adjustRightInd w:val="0"/>
              <w:ind w:left="98" w:right="1332" w:firstLine="182"/>
              <w:jc w:val="both"/>
            </w:pPr>
            <w:r w:rsidRPr="001A3AB1">
              <w:rPr>
                <w:b/>
                <w:bCs/>
              </w:rPr>
              <w:t>TECHNI</w:t>
            </w:r>
            <w:r w:rsidRPr="001A3AB1">
              <w:rPr>
                <w:b/>
                <w:bCs/>
                <w:spacing w:val="-1"/>
              </w:rPr>
              <w:t>C</w:t>
            </w:r>
            <w:r w:rsidRPr="001A3AB1">
              <w:rPr>
                <w:b/>
                <w:bCs/>
                <w:spacing w:val="1"/>
              </w:rPr>
              <w:t>A</w:t>
            </w:r>
            <w:r w:rsidRPr="001A3AB1">
              <w:rPr>
                <w:b/>
                <w:bCs/>
              </w:rPr>
              <w:t>L</w:t>
            </w:r>
            <w:r w:rsidRPr="001A3AB1">
              <w:rPr>
                <w:b/>
                <w:bCs/>
                <w:spacing w:val="-15"/>
              </w:rPr>
              <w:t xml:space="preserve"> </w:t>
            </w:r>
            <w:r w:rsidRPr="001A3AB1">
              <w:rPr>
                <w:b/>
                <w:bCs/>
              </w:rPr>
              <w:t>R</w:t>
            </w:r>
            <w:r w:rsidRPr="001A3AB1">
              <w:rPr>
                <w:b/>
                <w:bCs/>
                <w:spacing w:val="2"/>
              </w:rPr>
              <w:t>EQ</w:t>
            </w:r>
            <w:r w:rsidRPr="001A3AB1">
              <w:rPr>
                <w:b/>
                <w:bCs/>
              </w:rPr>
              <w:t>UIREMENT</w:t>
            </w:r>
            <w:r w:rsidRPr="001A3AB1">
              <w:rPr>
                <w:b/>
                <w:bCs/>
                <w:spacing w:val="-20"/>
              </w:rPr>
              <w:t xml:space="preserve"> </w:t>
            </w:r>
            <w:r w:rsidRPr="001A3AB1">
              <w:rPr>
                <w:b/>
                <w:bCs/>
                <w:spacing w:val="3"/>
              </w:rPr>
              <w:t>a</w:t>
            </w:r>
            <w:r w:rsidRPr="001A3AB1">
              <w:rPr>
                <w:b/>
                <w:bCs/>
                <w:spacing w:val="-1"/>
              </w:rPr>
              <w:t>n</w:t>
            </w:r>
            <w:r w:rsidRPr="001A3AB1">
              <w:rPr>
                <w:b/>
                <w:bCs/>
              </w:rPr>
              <w:t>d</w:t>
            </w:r>
            <w:r w:rsidRPr="001A3AB1">
              <w:rPr>
                <w:b/>
                <w:bCs/>
                <w:spacing w:val="-6"/>
              </w:rPr>
              <w:t xml:space="preserve"> </w:t>
            </w:r>
            <w:r w:rsidRPr="001A3AB1">
              <w:rPr>
                <w:b/>
                <w:bCs/>
              </w:rPr>
              <w:t>S</w:t>
            </w:r>
            <w:r w:rsidRPr="001A3AB1">
              <w:rPr>
                <w:b/>
                <w:bCs/>
                <w:spacing w:val="3"/>
              </w:rPr>
              <w:t>P</w:t>
            </w:r>
            <w:r w:rsidRPr="001A3AB1">
              <w:rPr>
                <w:b/>
                <w:bCs/>
              </w:rPr>
              <w:t>EC</w:t>
            </w:r>
            <w:r w:rsidRPr="001A3AB1">
              <w:rPr>
                <w:b/>
                <w:bCs/>
                <w:spacing w:val="-2"/>
              </w:rPr>
              <w:t>I</w:t>
            </w:r>
            <w:r w:rsidRPr="001A3AB1">
              <w:rPr>
                <w:b/>
                <w:bCs/>
                <w:spacing w:val="2"/>
              </w:rPr>
              <w:t>F</w:t>
            </w:r>
            <w:r w:rsidRPr="001A3AB1">
              <w:rPr>
                <w:b/>
                <w:bCs/>
                <w:spacing w:val="1"/>
              </w:rPr>
              <w:t>I</w:t>
            </w:r>
            <w:r w:rsidRPr="001A3AB1">
              <w:rPr>
                <w:b/>
                <w:bCs/>
              </w:rPr>
              <w:t>CATIONS</w:t>
            </w:r>
            <w:r w:rsidRPr="001A3AB1">
              <w:rPr>
                <w:b/>
                <w:bCs/>
                <w:spacing w:val="-21"/>
              </w:rPr>
              <w:t xml:space="preserve"> </w:t>
            </w:r>
            <w:r w:rsidRPr="001A3AB1">
              <w:rPr>
                <w:b/>
                <w:bCs/>
              </w:rPr>
              <w:t>F</w:t>
            </w:r>
            <w:r w:rsidRPr="001A3AB1">
              <w:rPr>
                <w:b/>
                <w:bCs/>
                <w:spacing w:val="2"/>
              </w:rPr>
              <w:t>O</w:t>
            </w:r>
            <w:r w:rsidRPr="001A3AB1">
              <w:rPr>
                <w:b/>
                <w:bCs/>
              </w:rPr>
              <w:t>R</w:t>
            </w:r>
            <w:r w:rsidRPr="001A3AB1">
              <w:rPr>
                <w:b/>
                <w:bCs/>
                <w:spacing w:val="-3"/>
              </w:rPr>
              <w:t xml:space="preserve"> </w:t>
            </w:r>
            <w:r w:rsidRPr="001A3AB1">
              <w:rPr>
                <w:b/>
                <w:bCs/>
              </w:rPr>
              <w:t>TE</w:t>
            </w:r>
            <w:r w:rsidRPr="001A3AB1">
              <w:rPr>
                <w:b/>
                <w:bCs/>
                <w:spacing w:val="1"/>
              </w:rPr>
              <w:t>N</w:t>
            </w:r>
            <w:r w:rsidRPr="001A3AB1">
              <w:rPr>
                <w:b/>
                <w:bCs/>
              </w:rPr>
              <w:t>DER</w:t>
            </w:r>
            <w:r w:rsidRPr="001A3AB1">
              <w:rPr>
                <w:b/>
                <w:bCs/>
                <w:spacing w:val="-6"/>
              </w:rPr>
              <w:t xml:space="preserve"> </w:t>
            </w:r>
            <w:r w:rsidRPr="001A3AB1">
              <w:rPr>
                <w:b/>
                <w:bCs/>
              </w:rPr>
              <w:t>–</w:t>
            </w:r>
            <w:r w:rsidRPr="001A3AB1">
              <w:rPr>
                <w:b/>
                <w:bCs/>
                <w:spacing w:val="-3"/>
              </w:rPr>
              <w:t xml:space="preserve"> </w:t>
            </w:r>
            <w:r w:rsidRPr="001A3AB1">
              <w:rPr>
                <w:b/>
                <w:bCs/>
              </w:rPr>
              <w:t>S</w:t>
            </w:r>
            <w:r w:rsidRPr="001A3AB1">
              <w:rPr>
                <w:b/>
                <w:bCs/>
                <w:spacing w:val="3"/>
              </w:rPr>
              <w:t>O</w:t>
            </w:r>
            <w:r w:rsidRPr="001A3AB1">
              <w:rPr>
                <w:b/>
                <w:bCs/>
              </w:rPr>
              <w:t>LAR</w:t>
            </w:r>
            <w:r w:rsidRPr="001A3AB1">
              <w:rPr>
                <w:b/>
                <w:bCs/>
                <w:spacing w:val="-7"/>
              </w:rPr>
              <w:t xml:space="preserve"> </w:t>
            </w:r>
            <w:r w:rsidRPr="001A3AB1">
              <w:rPr>
                <w:b/>
                <w:bCs/>
              </w:rPr>
              <w:t>PV</w:t>
            </w:r>
            <w:r w:rsidRPr="001A3AB1">
              <w:rPr>
                <w:b/>
                <w:bCs/>
                <w:spacing w:val="-3"/>
              </w:rPr>
              <w:t xml:space="preserve"> </w:t>
            </w:r>
            <w:r w:rsidRPr="001A3AB1">
              <w:rPr>
                <w:b/>
                <w:bCs/>
              </w:rPr>
              <w:t>GRID</w:t>
            </w:r>
            <w:r w:rsidRPr="001A3AB1">
              <w:rPr>
                <w:b/>
                <w:bCs/>
                <w:spacing w:val="-7"/>
              </w:rPr>
              <w:t xml:space="preserve"> </w:t>
            </w:r>
            <w:r w:rsidRPr="001A3AB1">
              <w:rPr>
                <w:b/>
                <w:bCs/>
              </w:rPr>
              <w:t>FOR</w:t>
            </w:r>
            <w:r w:rsidRPr="001A3AB1">
              <w:rPr>
                <w:b/>
                <w:bCs/>
                <w:spacing w:val="-3"/>
              </w:rPr>
              <w:t xml:space="preserve"> </w:t>
            </w:r>
            <w:r w:rsidR="008C4C66">
              <w:rPr>
                <w:b/>
                <w:bCs/>
                <w:spacing w:val="-3"/>
              </w:rPr>
              <w:t>RURAL CHURCHES MAKIN KUC AND TAMANA KPC Churches.</w:t>
            </w:r>
            <w:r w:rsidRPr="001A3AB1">
              <w:rPr>
                <w:b/>
                <w:bCs/>
                <w:spacing w:val="1"/>
              </w:rPr>
              <w:t xml:space="preserve"> </w:t>
            </w:r>
            <w:r w:rsidRPr="001A3AB1">
              <w:rPr>
                <w:b/>
                <w:bCs/>
              </w:rPr>
              <w:t xml:space="preserve"> </w:t>
            </w:r>
          </w:p>
        </w:tc>
      </w:tr>
      <w:tr w:rsidR="00F62E71" w:rsidRPr="001A3AB1" w14:paraId="74D67CCB" w14:textId="77777777" w:rsidTr="00F260C2">
        <w:trPr>
          <w:trHeight w:hRule="exact" w:val="300"/>
        </w:trPr>
        <w:tc>
          <w:tcPr>
            <w:tcW w:w="180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DBDBD"/>
          </w:tcPr>
          <w:p w14:paraId="2A0D704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2" w:line="260" w:lineRule="exact"/>
              <w:jc w:val="both"/>
            </w:pPr>
          </w:p>
          <w:p w14:paraId="609973B0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left="98"/>
              <w:jc w:val="both"/>
            </w:pPr>
            <w:r w:rsidRPr="001A3AB1">
              <w:rPr>
                <w:b/>
                <w:bCs/>
                <w:spacing w:val="1"/>
              </w:rPr>
              <w:t>It</w:t>
            </w:r>
            <w:r w:rsidRPr="001A3AB1">
              <w:rPr>
                <w:b/>
                <w:bCs/>
                <w:spacing w:val="-3"/>
              </w:rPr>
              <w:t>e</w:t>
            </w:r>
            <w:r w:rsidRPr="001A3AB1">
              <w:rPr>
                <w:b/>
                <w:bCs/>
              </w:rPr>
              <w:t>m</w:t>
            </w:r>
          </w:p>
        </w:tc>
        <w:tc>
          <w:tcPr>
            <w:tcW w:w="8832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10" w:space="0" w:color="F0F0F0"/>
              <w:right w:val="single" w:sz="6" w:space="0" w:color="000000"/>
            </w:tcBorders>
            <w:shd w:val="clear" w:color="auto" w:fill="BDBDBD"/>
          </w:tcPr>
          <w:p w14:paraId="79F8189A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2" w:line="260" w:lineRule="exact"/>
              <w:jc w:val="both"/>
            </w:pPr>
          </w:p>
          <w:p w14:paraId="3DD4BAD7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left="96"/>
              <w:jc w:val="both"/>
            </w:pP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</w:rPr>
              <w:t>p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ci</w:t>
            </w:r>
            <w:r w:rsidRPr="001A3AB1">
              <w:rPr>
                <w:b/>
                <w:bCs/>
                <w:spacing w:val="1"/>
              </w:rPr>
              <w:t>fi</w:t>
            </w:r>
            <w:r w:rsidRPr="001A3AB1">
              <w:rPr>
                <w:b/>
                <w:bCs/>
              </w:rPr>
              <w:t>c</w:t>
            </w:r>
            <w:r w:rsidRPr="001A3AB1">
              <w:rPr>
                <w:b/>
                <w:bCs/>
                <w:spacing w:val="-3"/>
              </w:rPr>
              <w:t>a</w:t>
            </w:r>
            <w:r w:rsidRPr="001A3AB1">
              <w:rPr>
                <w:b/>
                <w:bCs/>
                <w:spacing w:val="1"/>
              </w:rPr>
              <w:t>ti</w:t>
            </w:r>
            <w:r w:rsidRPr="001A3AB1">
              <w:rPr>
                <w:b/>
                <w:bCs/>
              </w:rPr>
              <w:t>o</w:t>
            </w:r>
            <w:r w:rsidRPr="001A3AB1">
              <w:rPr>
                <w:b/>
                <w:bCs/>
                <w:spacing w:val="-1"/>
              </w:rPr>
              <w:t>n</w:t>
            </w:r>
            <w:r w:rsidRPr="001A3AB1">
              <w:rPr>
                <w:b/>
                <w:bCs/>
              </w:rPr>
              <w:t>s</w:t>
            </w:r>
            <w:r w:rsidRPr="001A3AB1">
              <w:rPr>
                <w:b/>
                <w:bCs/>
                <w:spacing w:val="-2"/>
              </w:rPr>
              <w:t xml:space="preserve"> 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</w:rPr>
              <w:t>e</w:t>
            </w:r>
            <w:r w:rsidRPr="001A3AB1">
              <w:rPr>
                <w:b/>
                <w:bCs/>
                <w:spacing w:val="-1"/>
              </w:rPr>
              <w:t>q</w:t>
            </w:r>
            <w:r w:rsidRPr="001A3AB1">
              <w:rPr>
                <w:b/>
                <w:bCs/>
              </w:rPr>
              <w:t>u</w:t>
            </w:r>
            <w:r w:rsidRPr="001A3AB1">
              <w:rPr>
                <w:b/>
                <w:bCs/>
                <w:spacing w:val="-2"/>
              </w:rPr>
              <w:t>i</w:t>
            </w:r>
            <w:r w:rsidRPr="001A3AB1">
              <w:rPr>
                <w:b/>
                <w:bCs/>
              </w:rPr>
              <w:t>r</w:t>
            </w:r>
            <w:r w:rsidRPr="001A3AB1">
              <w:rPr>
                <w:b/>
                <w:bCs/>
                <w:spacing w:val="-2"/>
              </w:rPr>
              <w:t>e</w:t>
            </w:r>
            <w:r w:rsidRPr="001A3AB1">
              <w:rPr>
                <w:b/>
                <w:bCs/>
              </w:rPr>
              <w:t>d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DBDBD"/>
          </w:tcPr>
          <w:p w14:paraId="097157F8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6" w:right="138"/>
              <w:jc w:val="both"/>
            </w:pP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</w:rPr>
              <w:t>p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ci</w:t>
            </w:r>
            <w:r w:rsidRPr="001A3AB1">
              <w:rPr>
                <w:b/>
                <w:bCs/>
                <w:spacing w:val="1"/>
              </w:rPr>
              <w:t>fi</w:t>
            </w:r>
            <w:r w:rsidRPr="001A3AB1">
              <w:rPr>
                <w:b/>
                <w:bCs/>
              </w:rPr>
              <w:t>c</w:t>
            </w:r>
            <w:r w:rsidRPr="001A3AB1">
              <w:rPr>
                <w:b/>
                <w:bCs/>
                <w:spacing w:val="-3"/>
              </w:rPr>
              <w:t>a</w:t>
            </w:r>
            <w:r w:rsidRPr="001A3AB1">
              <w:rPr>
                <w:b/>
                <w:bCs/>
                <w:spacing w:val="1"/>
              </w:rPr>
              <w:t>ti</w:t>
            </w:r>
            <w:r w:rsidRPr="001A3AB1">
              <w:rPr>
                <w:b/>
                <w:bCs/>
              </w:rPr>
              <w:t xml:space="preserve">ons  </w:t>
            </w:r>
            <w:r w:rsidRPr="001A3AB1">
              <w:rPr>
                <w:b/>
                <w:bCs/>
                <w:spacing w:val="-1"/>
              </w:rPr>
              <w:t>O</w:t>
            </w:r>
            <w:r w:rsidRPr="001A3AB1">
              <w:rPr>
                <w:b/>
                <w:bCs/>
                <w:spacing w:val="1"/>
              </w:rPr>
              <w:t>ff</w:t>
            </w:r>
            <w:r w:rsidRPr="001A3AB1">
              <w:rPr>
                <w:b/>
                <w:bCs/>
                <w:spacing w:val="-3"/>
              </w:rPr>
              <w:t>e</w:t>
            </w:r>
            <w:r w:rsidRPr="001A3AB1">
              <w:rPr>
                <w:b/>
                <w:bCs/>
              </w:rPr>
              <w:t>red</w:t>
            </w:r>
          </w:p>
        </w:tc>
        <w:tc>
          <w:tcPr>
            <w:tcW w:w="1701" w:type="dxa"/>
            <w:vMerge w:val="restart"/>
            <w:tcBorders>
              <w:top w:val="single" w:sz="8" w:space="0" w:color="BDBDBD"/>
              <w:left w:val="single" w:sz="6" w:space="0" w:color="000000"/>
              <w:bottom w:val="single" w:sz="8" w:space="0" w:color="BDBDBD"/>
              <w:right w:val="single" w:sz="6" w:space="0" w:color="000000"/>
            </w:tcBorders>
            <w:shd w:val="clear" w:color="auto" w:fill="BDBDBD"/>
          </w:tcPr>
          <w:p w14:paraId="5C488980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6"/>
              <w:ind w:left="98" w:right="276"/>
              <w:jc w:val="both"/>
            </w:pPr>
            <w:r w:rsidRPr="001A3AB1">
              <w:rPr>
                <w:b/>
                <w:bCs/>
                <w:spacing w:val="-1"/>
              </w:rPr>
              <w:t>N</w:t>
            </w:r>
            <w:r w:rsidRPr="001A3AB1">
              <w:rPr>
                <w:b/>
                <w:bCs/>
              </w:rPr>
              <w:t xml:space="preserve">otes, 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</w:rPr>
              <w:t xml:space="preserve">emarks, 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</w:rPr>
              <w:t>eferenc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s</w:t>
            </w:r>
          </w:p>
        </w:tc>
        <w:tc>
          <w:tcPr>
            <w:tcW w:w="1701" w:type="dxa"/>
            <w:tcBorders>
              <w:top w:val="single" w:sz="8" w:space="0" w:color="BDBDBD"/>
              <w:left w:val="single" w:sz="6" w:space="0" w:color="000000"/>
              <w:bottom w:val="single" w:sz="10" w:space="0" w:color="BDBDBD"/>
              <w:right w:val="single" w:sz="6" w:space="0" w:color="000000"/>
            </w:tcBorders>
            <w:shd w:val="clear" w:color="auto" w:fill="BDBDBD"/>
          </w:tcPr>
          <w:p w14:paraId="65CFED7B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6"/>
              <w:ind w:left="98"/>
              <w:jc w:val="both"/>
            </w:pP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  <w:spacing w:val="-3"/>
              </w:rPr>
              <w:t>v</w:t>
            </w:r>
            <w:r w:rsidRPr="001A3AB1">
              <w:rPr>
                <w:b/>
                <w:bCs/>
              </w:rPr>
              <w:t>aluat</w:t>
            </w:r>
            <w:r w:rsidRPr="001A3AB1">
              <w:rPr>
                <w:b/>
                <w:bCs/>
                <w:spacing w:val="2"/>
              </w:rPr>
              <w:t>i</w:t>
            </w:r>
            <w:r w:rsidRPr="001A3AB1">
              <w:rPr>
                <w:b/>
                <w:bCs/>
              </w:rPr>
              <w:t>on</w:t>
            </w:r>
          </w:p>
        </w:tc>
      </w:tr>
      <w:tr w:rsidR="00F62E71" w:rsidRPr="001A3AB1" w14:paraId="4563352A" w14:textId="77777777" w:rsidTr="00F260C2">
        <w:trPr>
          <w:trHeight w:hRule="exact" w:val="678"/>
        </w:trPr>
        <w:tc>
          <w:tcPr>
            <w:tcW w:w="1800" w:type="dxa"/>
            <w:vMerge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DBDBD"/>
          </w:tcPr>
          <w:p w14:paraId="637E7446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6"/>
              <w:ind w:left="98"/>
              <w:jc w:val="both"/>
            </w:pPr>
          </w:p>
        </w:tc>
        <w:tc>
          <w:tcPr>
            <w:tcW w:w="8832" w:type="dxa"/>
            <w:vMerge/>
            <w:tcBorders>
              <w:top w:val="single" w:sz="8" w:space="0" w:color="000000"/>
              <w:left w:val="single" w:sz="6" w:space="0" w:color="000000"/>
              <w:bottom w:val="single" w:sz="10" w:space="0" w:color="F0F0F0"/>
              <w:right w:val="single" w:sz="6" w:space="0" w:color="000000"/>
            </w:tcBorders>
            <w:shd w:val="clear" w:color="auto" w:fill="BDBDBD"/>
          </w:tcPr>
          <w:p w14:paraId="053F9D7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6"/>
              <w:ind w:left="98"/>
              <w:jc w:val="both"/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DBDBD"/>
          </w:tcPr>
          <w:p w14:paraId="74879CC3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6"/>
              <w:ind w:left="98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BDBDBD"/>
              <w:left w:val="single" w:sz="6" w:space="0" w:color="000000"/>
              <w:bottom w:val="single" w:sz="8" w:space="0" w:color="BDBDBD"/>
              <w:right w:val="single" w:sz="6" w:space="0" w:color="000000"/>
            </w:tcBorders>
            <w:shd w:val="clear" w:color="auto" w:fill="BDBDBD"/>
          </w:tcPr>
          <w:p w14:paraId="1195E532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6"/>
              <w:ind w:left="98"/>
              <w:jc w:val="both"/>
            </w:pPr>
          </w:p>
        </w:tc>
        <w:tc>
          <w:tcPr>
            <w:tcW w:w="1701" w:type="dxa"/>
            <w:tcBorders>
              <w:top w:val="single" w:sz="10" w:space="0" w:color="BDBDBD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DBDBD"/>
          </w:tcPr>
          <w:p w14:paraId="3E86687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47" w:lineRule="exact"/>
              <w:ind w:left="98"/>
              <w:jc w:val="both"/>
            </w:pPr>
            <w:r w:rsidRPr="001A3AB1">
              <w:rPr>
                <w:b/>
                <w:bCs/>
                <w:spacing w:val="-1"/>
              </w:rPr>
              <w:t>C</w:t>
            </w:r>
            <w:r w:rsidRPr="001A3AB1">
              <w:rPr>
                <w:b/>
                <w:bCs/>
              </w:rPr>
              <w:t>omm</w:t>
            </w:r>
            <w:r w:rsidRPr="001A3AB1">
              <w:rPr>
                <w:b/>
                <w:bCs/>
                <w:spacing w:val="-1"/>
              </w:rPr>
              <w:t>i</w:t>
            </w:r>
            <w:r w:rsidRPr="001A3AB1">
              <w:rPr>
                <w:b/>
                <w:bCs/>
                <w:spacing w:val="1"/>
              </w:rPr>
              <w:t>tt</w:t>
            </w:r>
            <w:r w:rsidRPr="001A3AB1">
              <w:rPr>
                <w:b/>
                <w:bCs/>
              </w:rPr>
              <w:t>ee N</w:t>
            </w:r>
            <w:r w:rsidRPr="001A3AB1">
              <w:rPr>
                <w:b/>
                <w:bCs/>
                <w:spacing w:val="-1"/>
              </w:rPr>
              <w:t>o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es</w:t>
            </w:r>
          </w:p>
        </w:tc>
      </w:tr>
      <w:tr w:rsidR="00F62E71" w:rsidRPr="001A3AB1" w14:paraId="29522BD6" w14:textId="77777777" w:rsidTr="00F260C2">
        <w:trPr>
          <w:trHeight w:hRule="exact" w:val="570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09FB571D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0A49B89F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8" w:line="220" w:lineRule="exact"/>
              <w:jc w:val="both"/>
            </w:pPr>
          </w:p>
          <w:p w14:paraId="493C715F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b/>
                <w:bCs/>
              </w:rPr>
              <w:t>1</w:t>
            </w:r>
          </w:p>
        </w:tc>
        <w:tc>
          <w:tcPr>
            <w:tcW w:w="8832" w:type="dxa"/>
            <w:tcBorders>
              <w:top w:val="single" w:sz="10" w:space="0" w:color="F0F0F0"/>
              <w:left w:val="single" w:sz="6" w:space="0" w:color="000000"/>
              <w:bottom w:val="single" w:sz="8" w:space="0" w:color="F0F0F0"/>
              <w:right w:val="single" w:sz="6" w:space="0" w:color="000000"/>
            </w:tcBorders>
            <w:shd w:val="clear" w:color="auto" w:fill="F0F0F0"/>
          </w:tcPr>
          <w:p w14:paraId="2ED6198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6"/>
              <w:jc w:val="both"/>
            </w:pPr>
            <w:r w:rsidRPr="001A3AB1">
              <w:rPr>
                <w:b/>
                <w:bCs/>
                <w:spacing w:val="1"/>
              </w:rPr>
              <w:t>G</w:t>
            </w:r>
            <w:r w:rsidRPr="001A3AB1">
              <w:rPr>
                <w:b/>
                <w:bCs/>
              </w:rPr>
              <w:t>e</w:t>
            </w:r>
            <w:r w:rsidRPr="001A3AB1">
              <w:rPr>
                <w:b/>
                <w:bCs/>
                <w:spacing w:val="-1"/>
              </w:rPr>
              <w:t>n</w:t>
            </w:r>
            <w:r w:rsidRPr="001A3AB1">
              <w:rPr>
                <w:b/>
                <w:bCs/>
              </w:rPr>
              <w:t>er</w:t>
            </w:r>
            <w:r w:rsidRPr="001A3AB1">
              <w:rPr>
                <w:b/>
                <w:bCs/>
                <w:spacing w:val="-3"/>
              </w:rPr>
              <w:t>a</w:t>
            </w:r>
            <w:r w:rsidRPr="001A3AB1">
              <w:rPr>
                <w:b/>
                <w:bCs/>
              </w:rPr>
              <w:t>l</w:t>
            </w:r>
            <w:r w:rsidRPr="001A3AB1">
              <w:rPr>
                <w:b/>
                <w:bCs/>
                <w:spacing w:val="2"/>
              </w:rPr>
              <w:t xml:space="preserve"> 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</w:rPr>
              <w:t>e</w:t>
            </w:r>
            <w:r w:rsidRPr="001A3AB1">
              <w:rPr>
                <w:b/>
                <w:bCs/>
                <w:spacing w:val="-1"/>
              </w:rPr>
              <w:t>q</w:t>
            </w:r>
            <w:r w:rsidRPr="001A3AB1">
              <w:rPr>
                <w:b/>
                <w:bCs/>
              </w:rPr>
              <w:t>u</w:t>
            </w:r>
            <w:r w:rsidRPr="001A3AB1">
              <w:rPr>
                <w:b/>
                <w:bCs/>
                <w:spacing w:val="-2"/>
              </w:rPr>
              <w:t>i</w:t>
            </w:r>
            <w:r w:rsidRPr="001A3AB1">
              <w:rPr>
                <w:b/>
                <w:bCs/>
              </w:rPr>
              <w:t>reme</w:t>
            </w:r>
            <w:r w:rsidRPr="001A3AB1">
              <w:rPr>
                <w:b/>
                <w:bCs/>
                <w:spacing w:val="-3"/>
              </w:rPr>
              <w:t>n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s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669E764F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8" w:space="0" w:color="BDBDBD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682D90D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371B31C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62E71" w:rsidRPr="001A3AB1" w14:paraId="320AA0CC" w14:textId="77777777" w:rsidTr="00F260C2">
        <w:trPr>
          <w:trHeight w:hRule="exact" w:val="876"/>
        </w:trPr>
        <w:tc>
          <w:tcPr>
            <w:tcW w:w="180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50688A95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32" w:type="dxa"/>
            <w:tcBorders>
              <w:top w:val="single" w:sz="8" w:space="0" w:color="F0F0F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559947CD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6" w:line="170" w:lineRule="exact"/>
              <w:jc w:val="both"/>
            </w:pPr>
          </w:p>
          <w:p w14:paraId="74645CD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41" w:lineRule="auto"/>
              <w:ind w:left="96" w:right="245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 xml:space="preserve">ar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-</w:t>
            </w:r>
            <w:r w:rsidRPr="001A3AB1">
              <w:t xml:space="preserve">grid </w:t>
            </w:r>
            <w:r w:rsidRPr="001A3AB1">
              <w:rPr>
                <w:spacing w:val="-3"/>
              </w:rPr>
              <w:t>p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1"/>
              </w:rPr>
              <w:t>j</w:t>
            </w:r>
            <w:r w:rsidRPr="001A3AB1">
              <w:rPr>
                <w:spacing w:val="-3"/>
              </w:rPr>
              <w:t>e</w:t>
            </w:r>
            <w:r w:rsidRPr="001A3AB1">
              <w:t>ct</w:t>
            </w:r>
            <w:r w:rsidRPr="001A3AB1">
              <w:rPr>
                <w:spacing w:val="2"/>
              </w:rPr>
              <w:t xml:space="preserve"> </w:t>
            </w:r>
            <w:r w:rsidRPr="001A3AB1">
              <w:t>u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 xml:space="preserve">r </w:t>
            </w:r>
            <w:r w:rsidRPr="001A3AB1">
              <w:rPr>
                <w:spacing w:val="1"/>
              </w:rPr>
              <w:t>t</w:t>
            </w:r>
            <w:r w:rsidRPr="001A3AB1">
              <w:t>h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2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rm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Re</w:t>
            </w:r>
            <w:r w:rsidRPr="001A3AB1">
              <w:rPr>
                <w:spacing w:val="3"/>
              </w:rPr>
              <w:t>fe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ce</w:t>
            </w:r>
            <w:r w:rsidRPr="001A3AB1">
              <w:rPr>
                <w:spacing w:val="-2"/>
              </w:rPr>
              <w:t xml:space="preserve"> (</w:t>
            </w:r>
            <w:r w:rsidRPr="001A3AB1">
              <w:t>TOR)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u</w:t>
            </w:r>
            <w:r w:rsidRPr="001A3AB1">
              <w:t xml:space="preserve">st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1"/>
              </w:rPr>
              <w:t>d</w:t>
            </w:r>
            <w:r w:rsidRPr="001A3AB1">
              <w:t>e but</w:t>
            </w:r>
            <w:r w:rsidRPr="001A3AB1">
              <w:rPr>
                <w:spacing w:val="2"/>
              </w:rPr>
              <w:t xml:space="preserve"> </w:t>
            </w:r>
            <w:r w:rsidRPr="001A3AB1">
              <w:t>n</w:t>
            </w:r>
            <w:r w:rsidRPr="001A3AB1">
              <w:rPr>
                <w:spacing w:val="-3"/>
              </w:rPr>
              <w:t>o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n</w:t>
            </w:r>
            <w:r w:rsidRPr="001A3AB1">
              <w:rPr>
                <w:spacing w:val="-3"/>
              </w:rPr>
              <w:t>e</w:t>
            </w:r>
            <w:r w:rsidRPr="001A3AB1">
              <w:t>cess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il</w:t>
            </w:r>
            <w:r w:rsidRPr="001A3AB1">
              <w:t>y 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li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</w:t>
            </w:r>
            <w:r w:rsidRPr="001A3AB1">
              <w:rPr>
                <w:spacing w:val="-1"/>
              </w:rPr>
              <w:t>ll</w:t>
            </w:r>
            <w:r w:rsidRPr="001A3AB1">
              <w:t>o</w:t>
            </w:r>
            <w:r w:rsidRPr="001A3AB1">
              <w:rPr>
                <w:spacing w:val="-4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n</w:t>
            </w:r>
            <w:r w:rsidRPr="001A3AB1">
              <w:t xml:space="preserve">g </w:t>
            </w:r>
            <w:r w:rsidRPr="001A3AB1">
              <w:rPr>
                <w:spacing w:val="2"/>
              </w:rPr>
              <w:t>j</w:t>
            </w:r>
            <w:r w:rsidRPr="001A3AB1">
              <w:t>ob</w:t>
            </w:r>
            <w:r w:rsidRPr="001A3AB1">
              <w:rPr>
                <w:spacing w:val="-2"/>
              </w:rPr>
              <w:t xml:space="preserve"> </w:t>
            </w:r>
            <w:r w:rsidRPr="001A3AB1">
              <w:t>acti</w:t>
            </w:r>
            <w:r w:rsidRPr="001A3AB1">
              <w:rPr>
                <w:spacing w:val="-3"/>
              </w:rPr>
              <w:t>v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es;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494B5883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41" w:lineRule="auto"/>
              <w:ind w:left="96" w:right="245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BDBDBD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6A8F6557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41" w:lineRule="auto"/>
              <w:ind w:left="96" w:right="245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0F0F0"/>
          </w:tcPr>
          <w:p w14:paraId="1A2FACF3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41" w:lineRule="auto"/>
              <w:ind w:left="96" w:right="245"/>
              <w:jc w:val="both"/>
            </w:pPr>
          </w:p>
        </w:tc>
      </w:tr>
      <w:tr w:rsidR="00F62E71" w:rsidRPr="001A3AB1" w14:paraId="3B6A994F" w14:textId="77777777" w:rsidTr="008C4C66">
        <w:trPr>
          <w:trHeight w:hRule="exact" w:val="4209"/>
        </w:trPr>
        <w:tc>
          <w:tcPr>
            <w:tcW w:w="18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C786A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8" w:line="160" w:lineRule="exact"/>
              <w:jc w:val="both"/>
            </w:pPr>
          </w:p>
          <w:p w14:paraId="6D84A42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1499776F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5E87911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11D659A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67393E64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1A1B786B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2AE75E8A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09229A6B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0F8ABCE3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right="99"/>
              <w:jc w:val="both"/>
            </w:pPr>
            <w:r w:rsidRPr="001A3AB1">
              <w:t>1.1</w:t>
            </w:r>
          </w:p>
        </w:tc>
        <w:tc>
          <w:tcPr>
            <w:tcW w:w="88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AF7F150" w14:textId="77777777" w:rsidR="00A519CE" w:rsidRDefault="00F62E71" w:rsidP="008C4C66">
            <w:pPr>
              <w:widowControl w:val="0"/>
              <w:autoSpaceDE w:val="0"/>
              <w:autoSpaceDN w:val="0"/>
              <w:adjustRightInd w:val="0"/>
              <w:spacing w:line="250" w:lineRule="exact"/>
              <w:ind w:left="96"/>
              <w:jc w:val="both"/>
              <w:rPr>
                <w:spacing w:val="-2"/>
              </w:rPr>
            </w:pPr>
            <w:r w:rsidRPr="001A3AB1">
              <w:rPr>
                <w:spacing w:val="-1"/>
              </w:rPr>
              <w:t>D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 a</w:t>
            </w:r>
            <w:r w:rsidRPr="001A3AB1">
              <w:rPr>
                <w:spacing w:val="-1"/>
              </w:rPr>
              <w:t xml:space="preserve"> 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al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t>e So</w:t>
            </w:r>
            <w:r w:rsidRPr="001A3AB1">
              <w:rPr>
                <w:spacing w:val="-4"/>
              </w:rPr>
              <w:t>l</w:t>
            </w:r>
            <w:r w:rsidRPr="001A3AB1">
              <w:t>ar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2"/>
              </w:rPr>
              <w:t>m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 xml:space="preserve">h 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2"/>
              </w:rPr>
              <w:t>t</w:t>
            </w:r>
            <w:r w:rsidRPr="001A3AB1">
              <w:t>or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2"/>
              </w:rPr>
              <w:t>k</w:t>
            </w:r>
            <w:r w:rsidRPr="001A3AB1">
              <w:t>up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ll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by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Ki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 xml:space="preserve">i </w:t>
            </w:r>
            <w:r w:rsidRPr="001A3AB1">
              <w:rPr>
                <w:spacing w:val="-4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n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1"/>
              </w:rPr>
              <w:t>tr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="008C4C66">
              <w:t xml:space="preserve"> </w:t>
            </w:r>
            <w:r w:rsidRPr="001A3AB1">
              <w:rPr>
                <w:spacing w:val="-1"/>
              </w:rPr>
              <w:t>Infrastructure and Sustainable Energy</w:t>
            </w:r>
            <w:r w:rsidRPr="001A3AB1">
              <w:t xml:space="preserve"> </w:t>
            </w:r>
            <w:r w:rsidRPr="001A3AB1">
              <w:rPr>
                <w:spacing w:val="2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-3"/>
              </w:rPr>
              <w:t>w</w:t>
            </w:r>
            <w:r w:rsidRPr="001A3AB1">
              <w:t>er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e i</w:t>
            </w:r>
            <w:r w:rsidRPr="001A3AB1">
              <w:rPr>
                <w:spacing w:val="-1"/>
              </w:rPr>
              <w:t>d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2"/>
              </w:rPr>
              <w:t>i</w:t>
            </w:r>
            <w:r w:rsidRPr="001A3AB1">
              <w:t>e</w:t>
            </w:r>
            <w:r w:rsidRPr="001A3AB1">
              <w:rPr>
                <w:spacing w:val="-1"/>
              </w:rPr>
              <w:t>d</w:t>
            </w:r>
            <w:r w:rsidRPr="001A3AB1">
              <w:t>.</w:t>
            </w:r>
            <w:r w:rsidRPr="001A3AB1">
              <w:rPr>
                <w:spacing w:val="-2"/>
              </w:rPr>
              <w:t xml:space="preserve"> </w:t>
            </w:r>
          </w:p>
          <w:p w14:paraId="105AEF93" w14:textId="77777777" w:rsidR="00A519CE" w:rsidRDefault="00F62E71" w:rsidP="008C4C66">
            <w:pPr>
              <w:widowControl w:val="0"/>
              <w:autoSpaceDE w:val="0"/>
              <w:autoSpaceDN w:val="0"/>
              <w:adjustRightInd w:val="0"/>
              <w:spacing w:line="250" w:lineRule="exact"/>
              <w:ind w:left="96"/>
              <w:jc w:val="both"/>
              <w:rPr>
                <w:spacing w:val="-2"/>
              </w:rPr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 xml:space="preserve">ar </w:t>
            </w:r>
            <w:r w:rsidRPr="001A3AB1">
              <w:rPr>
                <w:spacing w:val="-1"/>
              </w:rPr>
              <w:t>P</w:t>
            </w:r>
            <w:r w:rsidRPr="001A3AB1">
              <w:t>V u</w:t>
            </w:r>
            <w:r w:rsidRPr="001A3AB1">
              <w:rPr>
                <w:spacing w:val="-1"/>
              </w:rPr>
              <w:t>ni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="00A519CE" w:rsidRPr="001A3AB1">
              <w:t>must</w:t>
            </w:r>
            <w:r w:rsidRPr="001A3AB1">
              <w:t xml:space="preserve"> co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u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s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2"/>
              </w:rPr>
              <w:t xml:space="preserve">240 </w:t>
            </w:r>
            <w:r w:rsidRPr="001A3AB1">
              <w:t xml:space="preserve">V </w:t>
            </w:r>
            <w:r w:rsidRPr="001A3AB1">
              <w:rPr>
                <w:spacing w:val="-1"/>
              </w:rPr>
              <w:t>AC</w:t>
            </w:r>
            <w:r w:rsidRPr="001A3AB1">
              <w:t>,</w:t>
            </w:r>
            <w:r w:rsidRPr="001A3AB1">
              <w:rPr>
                <w:spacing w:val="2"/>
              </w:rPr>
              <w:t xml:space="preserve"> </w:t>
            </w:r>
            <w:r w:rsidRPr="001A3AB1">
              <w:t>5</w:t>
            </w:r>
            <w:r w:rsidRPr="001A3AB1">
              <w:rPr>
                <w:spacing w:val="-1"/>
              </w:rPr>
              <w:t>0H</w:t>
            </w:r>
            <w:r w:rsidRPr="001A3AB1">
              <w:t>z</w:t>
            </w:r>
            <w:r w:rsidRPr="001A3AB1">
              <w:rPr>
                <w:spacing w:val="-1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al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ced</w:t>
            </w:r>
            <w:r w:rsidRPr="001A3AB1">
              <w:rPr>
                <w:spacing w:val="1"/>
              </w:rPr>
              <w:t xml:space="preserve"> 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 xml:space="preserve">e </w:t>
            </w:r>
            <w:r w:rsidRPr="001A3AB1">
              <w:rPr>
                <w:spacing w:val="-3"/>
              </w:rPr>
              <w:t>w</w:t>
            </w:r>
            <w:r w:rsidRPr="001A3AB1">
              <w:t>a</w:t>
            </w:r>
            <w:r w:rsidRPr="001A3AB1">
              <w:rPr>
                <w:spacing w:val="-3"/>
              </w:rPr>
              <w:t>v</w:t>
            </w:r>
            <w:r w:rsidRPr="001A3AB1">
              <w:t>e e</w:t>
            </w:r>
            <w:r w:rsidRPr="001A3AB1">
              <w:rPr>
                <w:spacing w:val="-1"/>
              </w:rPr>
              <w:t>l</w:t>
            </w:r>
            <w:r w:rsidRPr="001A3AB1">
              <w:t>ect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c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 xml:space="preserve">o </w:t>
            </w: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2"/>
              </w:rPr>
              <w:t>i</w:t>
            </w:r>
            <w:r w:rsidRPr="001A3AB1">
              <w:rPr>
                <w:spacing w:val="1"/>
              </w:rPr>
              <w:t>-</w:t>
            </w:r>
            <w:r w:rsidRPr="001A3AB1">
              <w:t>grid 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m</w:t>
            </w:r>
            <w:r w:rsidRPr="001A3AB1">
              <w:t>s.</w:t>
            </w:r>
            <w:r w:rsidRPr="001A3AB1">
              <w:rPr>
                <w:spacing w:val="-2"/>
              </w:rPr>
              <w:t xml:space="preserve"> </w:t>
            </w:r>
          </w:p>
          <w:p w14:paraId="4F32648A" w14:textId="14F183D3" w:rsidR="00F62E71" w:rsidRDefault="00F62E71" w:rsidP="008C4C66">
            <w:pPr>
              <w:widowControl w:val="0"/>
              <w:autoSpaceDE w:val="0"/>
              <w:autoSpaceDN w:val="0"/>
              <w:adjustRightInd w:val="0"/>
              <w:spacing w:line="250" w:lineRule="exact"/>
              <w:ind w:left="96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 xml:space="preserve">he </w:t>
            </w:r>
            <w:r w:rsidRPr="001A3AB1">
              <w:rPr>
                <w:spacing w:val="-1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>ar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P</w:t>
            </w:r>
            <w:r w:rsidRPr="001A3AB1">
              <w:t>V u</w:t>
            </w:r>
            <w:r w:rsidRPr="001A3AB1">
              <w:rPr>
                <w:spacing w:val="-1"/>
              </w:rPr>
              <w:t>ni</w:t>
            </w:r>
            <w:r w:rsidRPr="001A3AB1">
              <w:t>t sh</w:t>
            </w:r>
            <w:r w:rsidRPr="001A3AB1">
              <w:rPr>
                <w:spacing w:val="-1"/>
              </w:rPr>
              <w:t>al</w:t>
            </w:r>
            <w:r w:rsidRPr="001A3AB1">
              <w:t>l 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 xml:space="preserve">f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d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 xml:space="preserve">ar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2"/>
              </w:rPr>
              <w:t>y</w:t>
            </w:r>
            <w:r w:rsidRPr="001A3AB1">
              <w:t>pe</w:t>
            </w:r>
            <w:r w:rsidRPr="001A3AB1">
              <w:rPr>
                <w:spacing w:val="1"/>
              </w:rPr>
              <w:t xml:space="preserve"> 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ll</w:t>
            </w:r>
            <w:r w:rsidRPr="001A3AB1">
              <w:t>ow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1"/>
              </w:rPr>
              <w:t>f</w:t>
            </w:r>
            <w:r w:rsidRPr="001A3AB1">
              <w:t>u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t</w:t>
            </w:r>
            <w:r w:rsidRPr="001A3AB1">
              <w:t>h</w:t>
            </w:r>
            <w:r w:rsidRPr="001A3AB1">
              <w:rPr>
                <w:spacing w:val="-1"/>
              </w:rPr>
              <w:t>e</w:t>
            </w:r>
            <w:r w:rsidRPr="001A3AB1">
              <w:t>r e</w:t>
            </w:r>
            <w:r w:rsidRPr="001A3AB1">
              <w:rPr>
                <w:spacing w:val="-3"/>
              </w:rPr>
              <w:t>x</w:t>
            </w:r>
            <w:r w:rsidRPr="001A3AB1">
              <w:t>p</w:t>
            </w:r>
            <w:r w:rsidRPr="001A3AB1">
              <w:rPr>
                <w:spacing w:val="-1"/>
              </w:rPr>
              <w:t>a</w:t>
            </w:r>
            <w:r w:rsidRPr="001A3AB1">
              <w:t>ns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t</w:t>
            </w:r>
            <w:r w:rsidRPr="001A3AB1">
              <w:t>he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nsta</w:t>
            </w:r>
            <w:r w:rsidRPr="001A3AB1">
              <w:rPr>
                <w:spacing w:val="-1"/>
              </w:rPr>
              <w:t>ll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ca</w:t>
            </w:r>
            <w:r w:rsidRPr="001A3AB1">
              <w:rPr>
                <w:spacing w:val="-1"/>
              </w:rPr>
              <w:t>p</w:t>
            </w:r>
            <w:r w:rsidRPr="001A3AB1">
              <w:t>ac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2"/>
              </w:rPr>
              <w:t>y</w:t>
            </w:r>
            <w:r w:rsidRPr="001A3AB1">
              <w:t>.</w:t>
            </w:r>
          </w:p>
          <w:p w14:paraId="386505F5" w14:textId="77777777" w:rsidR="00365F88" w:rsidRDefault="00365F88" w:rsidP="001A3AB1">
            <w:pPr>
              <w:widowControl w:val="0"/>
              <w:autoSpaceDE w:val="0"/>
              <w:autoSpaceDN w:val="0"/>
              <w:adjustRightInd w:val="0"/>
              <w:spacing w:before="1"/>
              <w:ind w:left="96" w:right="1033"/>
              <w:jc w:val="both"/>
              <w:rPr>
                <w:spacing w:val="2"/>
              </w:rPr>
            </w:pPr>
          </w:p>
          <w:p w14:paraId="5B47F2AC" w14:textId="4C3A3388" w:rsidR="00F62E71" w:rsidRDefault="00F62E71" w:rsidP="001A3AB1">
            <w:pPr>
              <w:widowControl w:val="0"/>
              <w:autoSpaceDE w:val="0"/>
              <w:autoSpaceDN w:val="0"/>
              <w:adjustRightInd w:val="0"/>
              <w:spacing w:before="1"/>
              <w:ind w:left="96" w:right="1033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</w:t>
            </w:r>
            <w:r w:rsidRPr="001A3AB1">
              <w:rPr>
                <w:spacing w:val="-3"/>
              </w:rPr>
              <w:t>e</w:t>
            </w:r>
            <w:r w:rsidR="00365F88">
              <w:rPr>
                <w:spacing w:val="1"/>
              </w:rPr>
              <w:t xml:space="preserve"> following are </w:t>
            </w:r>
            <w:r w:rsidR="00365F88" w:rsidRPr="001A3AB1">
              <w:t>various</w:t>
            </w:r>
            <w:r w:rsidRPr="001A3AB1">
              <w:t xml:space="preserve"> capac</w:t>
            </w:r>
            <w:r w:rsidRPr="001A3AB1">
              <w:rPr>
                <w:spacing w:val="-2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-1"/>
              </w:rPr>
              <w:t>li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el</w:t>
            </w:r>
            <w:r w:rsidRPr="001A3AB1">
              <w:t>o</w:t>
            </w:r>
            <w:r w:rsidRPr="001A3AB1">
              <w:rPr>
                <w:spacing w:val="-4"/>
              </w:rPr>
              <w:t>w</w:t>
            </w:r>
            <w:r w:rsidRPr="001A3AB1">
              <w:t xml:space="preserve">. </w:t>
            </w:r>
          </w:p>
          <w:p w14:paraId="676AEE40" w14:textId="77777777" w:rsidR="00365F88" w:rsidRPr="001A3AB1" w:rsidRDefault="00365F88" w:rsidP="001A3AB1">
            <w:pPr>
              <w:widowControl w:val="0"/>
              <w:autoSpaceDE w:val="0"/>
              <w:autoSpaceDN w:val="0"/>
              <w:adjustRightInd w:val="0"/>
              <w:spacing w:before="1"/>
              <w:ind w:left="96" w:right="1033"/>
              <w:jc w:val="both"/>
            </w:pPr>
          </w:p>
          <w:p w14:paraId="7235A9F1" w14:textId="2C33FC3C" w:rsidR="00F62E71" w:rsidRDefault="00354592" w:rsidP="001A3AB1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"/>
              <w:ind w:left="96" w:right="1033"/>
              <w:jc w:val="both"/>
            </w:pPr>
            <w:r>
              <w:t>1</w:t>
            </w:r>
            <w:r w:rsidR="00B9068E">
              <w:t xml:space="preserve"> </w:t>
            </w:r>
            <w:r w:rsidR="008C4C66">
              <w:t xml:space="preserve">x </w:t>
            </w:r>
            <w:r w:rsidR="00F62E71" w:rsidRPr="001A3AB1">
              <w:t xml:space="preserve">5kW complete set </w:t>
            </w:r>
            <w:r w:rsidR="008C4C66">
              <w:t xml:space="preserve">off grid </w:t>
            </w:r>
            <w:proofErr w:type="spellStart"/>
            <w:r w:rsidR="008C4C66">
              <w:t>pv</w:t>
            </w:r>
            <w:proofErr w:type="spellEnd"/>
            <w:r w:rsidR="008C4C66">
              <w:t xml:space="preserve"> solar system.</w:t>
            </w:r>
          </w:p>
          <w:p w14:paraId="11B4A72E" w14:textId="58D8B01F" w:rsidR="00365F88" w:rsidRPr="00365F88" w:rsidRDefault="00365F88" w:rsidP="00354592">
            <w:pPr>
              <w:widowControl w:val="0"/>
              <w:autoSpaceDE w:val="0"/>
              <w:autoSpaceDN w:val="0"/>
              <w:adjustRightInd w:val="0"/>
              <w:spacing w:before="1"/>
              <w:ind w:left="96" w:right="1033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7E425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8C4BB88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E5B30C3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62E71" w:rsidRPr="001A3AB1" w14:paraId="5493569C" w14:textId="77777777" w:rsidTr="00F260C2">
        <w:trPr>
          <w:trHeight w:hRule="exact" w:val="310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38837E8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7" w:line="170" w:lineRule="exact"/>
              <w:jc w:val="both"/>
            </w:pPr>
          </w:p>
          <w:p w14:paraId="1BD56858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right="99"/>
              <w:jc w:val="both"/>
            </w:pPr>
            <w:r w:rsidRPr="001A3AB1">
              <w:t>1.2</w:t>
            </w:r>
          </w:p>
        </w:tc>
        <w:tc>
          <w:tcPr>
            <w:tcW w:w="88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10C01F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6"/>
              <w:jc w:val="both"/>
            </w:pPr>
            <w:r w:rsidRPr="001A3AB1">
              <w:rPr>
                <w:spacing w:val="-1"/>
              </w:rPr>
              <w:t>S</w:t>
            </w:r>
            <w:r w:rsidRPr="001A3AB1">
              <w:t>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of</w:t>
            </w:r>
            <w:r w:rsidRPr="001A3AB1">
              <w:rPr>
                <w:spacing w:val="4"/>
              </w:rPr>
              <w:t xml:space="preserve"> </w:t>
            </w:r>
            <w:r w:rsidRPr="001A3AB1">
              <w:rPr>
                <w:spacing w:val="-4"/>
              </w:rPr>
              <w:t>M</w:t>
            </w:r>
            <w:r w:rsidRPr="001A3AB1">
              <w:t>a</w:t>
            </w:r>
            <w:r w:rsidRPr="001A3AB1">
              <w:rPr>
                <w:spacing w:val="1"/>
              </w:rPr>
              <w:t>j</w:t>
            </w:r>
            <w:r w:rsidRPr="001A3AB1">
              <w:t>or</w:t>
            </w:r>
            <w:r w:rsidRPr="001A3AB1">
              <w:rPr>
                <w:spacing w:val="-1"/>
              </w:rPr>
              <w:t xml:space="preserve"> 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 xml:space="preserve">em </w:t>
            </w:r>
            <w:r w:rsidRPr="001A3AB1">
              <w:rPr>
                <w:spacing w:val="-1"/>
              </w:rPr>
              <w:t>C</w:t>
            </w:r>
            <w:r w:rsidRPr="001A3AB1">
              <w:t>ompon</w:t>
            </w:r>
            <w:r w:rsidRPr="001A3AB1">
              <w:rPr>
                <w:spacing w:val="-1"/>
              </w:rPr>
              <w:t>e</w:t>
            </w:r>
            <w:r w:rsidRPr="001A3AB1">
              <w:t>nts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 xml:space="preserve"> </w:t>
            </w:r>
            <w:r w:rsidRPr="001A3AB1">
              <w:t>c</w:t>
            </w:r>
            <w:r w:rsidRPr="001A3AB1">
              <w:rPr>
                <w:spacing w:val="-1"/>
              </w:rPr>
              <w:t>l</w:t>
            </w:r>
            <w:r w:rsidRPr="001A3AB1">
              <w:t>a</w:t>
            </w:r>
            <w:r w:rsidRPr="001A3AB1">
              <w:rPr>
                <w:spacing w:val="-1"/>
              </w:rPr>
              <w:t>u</w:t>
            </w:r>
            <w:r w:rsidRPr="001A3AB1">
              <w:t xml:space="preserve">se </w:t>
            </w:r>
            <w:r w:rsidRPr="001A3AB1">
              <w:rPr>
                <w:spacing w:val="-1"/>
              </w:rPr>
              <w:t>(</w:t>
            </w:r>
            <w:r w:rsidRPr="001A3AB1">
              <w:rPr>
                <w:spacing w:val="1"/>
              </w:rPr>
              <w:t>I</w:t>
            </w:r>
            <w:r w:rsidRPr="001A3AB1">
              <w:t>) a</w:t>
            </w:r>
            <w:r w:rsidRPr="001A3AB1">
              <w:rPr>
                <w:spacing w:val="-1"/>
              </w:rPr>
              <w:t>b</w:t>
            </w:r>
            <w:r w:rsidRPr="001A3AB1">
              <w:t>o</w:t>
            </w:r>
            <w:r w:rsidRPr="001A3AB1">
              <w:rPr>
                <w:spacing w:val="-3"/>
              </w:rPr>
              <w:t>v</w:t>
            </w:r>
            <w:r w:rsidRPr="001A3AB1">
              <w:t>e.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A76264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767D35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AE1CCB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62E71" w:rsidRPr="001A3AB1" w14:paraId="3042C84A" w14:textId="77777777" w:rsidTr="00F260C2">
        <w:trPr>
          <w:trHeight w:hRule="exact" w:val="312"/>
        </w:trPr>
        <w:tc>
          <w:tcPr>
            <w:tcW w:w="180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36E87B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599102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11CDA8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F88752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6C2E8D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62E71" w:rsidRPr="001A3AB1" w14:paraId="616CB94F" w14:textId="77777777" w:rsidTr="00F260C2">
        <w:trPr>
          <w:trHeight w:hRule="exact" w:val="310"/>
        </w:trPr>
        <w:tc>
          <w:tcPr>
            <w:tcW w:w="180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0A9C7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6" w:line="110" w:lineRule="exact"/>
              <w:jc w:val="both"/>
            </w:pPr>
          </w:p>
          <w:p w14:paraId="6B217C69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7EAEB9A8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right="99"/>
              <w:jc w:val="both"/>
            </w:pPr>
            <w:r w:rsidRPr="001A3AB1">
              <w:t>1.3</w:t>
            </w:r>
          </w:p>
        </w:tc>
        <w:tc>
          <w:tcPr>
            <w:tcW w:w="88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015696E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18"/>
              <w:ind w:left="96"/>
              <w:jc w:val="both"/>
            </w:pPr>
            <w:r w:rsidRPr="001A3AB1">
              <w:rPr>
                <w:spacing w:val="-1"/>
              </w:rPr>
              <w:t>P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3"/>
              </w:rPr>
              <w:t>v</w:t>
            </w:r>
            <w:r w:rsidRPr="001A3AB1">
              <w:rPr>
                <w:spacing w:val="-1"/>
              </w:rPr>
              <w:t>i</w:t>
            </w:r>
            <w:r w:rsidRPr="001A3AB1">
              <w:t>de</w:t>
            </w:r>
            <w:r w:rsidRPr="001A3AB1">
              <w:rPr>
                <w:spacing w:val="1"/>
              </w:rPr>
              <w:t xml:space="preserve"> </w:t>
            </w:r>
            <w:r w:rsidRPr="001A3AB1">
              <w:t>s</w:t>
            </w:r>
            <w:r w:rsidRPr="001A3AB1">
              <w:rPr>
                <w:spacing w:val="2"/>
              </w:rPr>
              <w:t>k</w:t>
            </w:r>
            <w:r w:rsidRPr="001A3AB1">
              <w:rPr>
                <w:spacing w:val="-1"/>
              </w:rPr>
              <w:t>ill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1"/>
              </w:rPr>
              <w:t xml:space="preserve"> t</w:t>
            </w:r>
            <w:r w:rsidRPr="001A3AB1">
              <w:t>o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-1"/>
              </w:rPr>
              <w:t>Ki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i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7A5D2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1538F5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AF842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62E71" w:rsidRPr="001A3AB1" w14:paraId="42BD715B" w14:textId="77777777" w:rsidTr="00F260C2">
        <w:trPr>
          <w:trHeight w:hRule="exact" w:val="978"/>
        </w:trPr>
        <w:tc>
          <w:tcPr>
            <w:tcW w:w="180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0DE4F1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32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4B1D6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spacing w:before="3" w:line="160" w:lineRule="exact"/>
              <w:jc w:val="both"/>
            </w:pPr>
          </w:p>
          <w:p w14:paraId="1FF7591A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left="96"/>
              <w:jc w:val="both"/>
            </w:pPr>
            <w:r w:rsidRPr="001A3AB1">
              <w:rPr>
                <w:spacing w:val="-2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1"/>
              </w:rPr>
              <w:t>tr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of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Infrastructure and Sustainable Energy</w:t>
            </w:r>
            <w:r w:rsidRPr="001A3AB1">
              <w:t xml:space="preserve"> </w:t>
            </w:r>
            <w:r w:rsidRPr="001A3AB1">
              <w:rPr>
                <w:spacing w:val="2"/>
              </w:rPr>
              <w:t>t</w:t>
            </w:r>
            <w:r w:rsidRPr="001A3AB1">
              <w:t>ec</w:t>
            </w:r>
            <w:r w:rsidRPr="001A3AB1">
              <w:rPr>
                <w:spacing w:val="-1"/>
              </w:rPr>
              <w:t>h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t>cal</w:t>
            </w:r>
            <w:r w:rsidRPr="001A3AB1">
              <w:rPr>
                <w:spacing w:val="-2"/>
              </w:rPr>
              <w:t xml:space="preserve"> 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f</w:t>
            </w:r>
            <w:r w:rsidRPr="001A3AB1">
              <w:t>f d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ll</w:t>
            </w:r>
            <w:r w:rsidRPr="001A3AB1">
              <w:t>ati</w:t>
            </w:r>
            <w:r w:rsidRPr="001A3AB1">
              <w:rPr>
                <w:spacing w:val="-1"/>
              </w:rPr>
              <w:t>o</w:t>
            </w:r>
            <w:r w:rsidRPr="001A3AB1">
              <w:t xml:space="preserve">n </w:t>
            </w:r>
            <w:r w:rsidRPr="001A3AB1">
              <w:rPr>
                <w:spacing w:val="-2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h</w:t>
            </w:r>
            <w:r w:rsidRPr="001A3AB1">
              <w:t>e So</w:t>
            </w:r>
            <w:r w:rsidRPr="001A3AB1">
              <w:rPr>
                <w:spacing w:val="-2"/>
              </w:rPr>
              <w:t>l</w:t>
            </w:r>
            <w:r w:rsidRPr="001A3AB1">
              <w:t>ar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em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205AC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left="96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407F6A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left="96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64B696" w14:textId="77777777" w:rsidR="00F62E71" w:rsidRPr="001A3AB1" w:rsidRDefault="00F62E71" w:rsidP="001A3AB1">
            <w:pPr>
              <w:widowControl w:val="0"/>
              <w:autoSpaceDE w:val="0"/>
              <w:autoSpaceDN w:val="0"/>
              <w:adjustRightInd w:val="0"/>
              <w:ind w:left="96"/>
              <w:jc w:val="both"/>
            </w:pPr>
          </w:p>
        </w:tc>
      </w:tr>
    </w:tbl>
    <w:p w14:paraId="06D3C1C1" w14:textId="20EA38CD" w:rsidR="00C44890" w:rsidRPr="001A3AB1" w:rsidRDefault="00C44890" w:rsidP="001A3AB1">
      <w:pPr>
        <w:jc w:val="both"/>
        <w:rPr>
          <w:lang w:val="en-GB"/>
        </w:rPr>
      </w:pPr>
    </w:p>
    <w:p w14:paraId="49204899" w14:textId="77777777" w:rsidR="00F62E71" w:rsidRPr="001A3AB1" w:rsidRDefault="00F62E71" w:rsidP="001A3AB1">
      <w:pPr>
        <w:jc w:val="both"/>
        <w:rPr>
          <w:lang w:val="en-GB"/>
        </w:rPr>
      </w:pPr>
    </w:p>
    <w:p w14:paraId="768DEDC5" w14:textId="77777777" w:rsidR="00F62E71" w:rsidRPr="001A3AB1" w:rsidRDefault="00F62E71" w:rsidP="001A3AB1">
      <w:pPr>
        <w:jc w:val="both"/>
        <w:rPr>
          <w:lang w:val="en-GB"/>
        </w:rPr>
      </w:pPr>
    </w:p>
    <w:p w14:paraId="3DE796C0" w14:textId="77777777" w:rsidR="00F62E71" w:rsidRPr="001A3AB1" w:rsidRDefault="00F62E71" w:rsidP="001A3AB1">
      <w:pPr>
        <w:jc w:val="both"/>
        <w:rPr>
          <w:lang w:val="en-GB"/>
        </w:rPr>
      </w:pPr>
    </w:p>
    <w:tbl>
      <w:tblPr>
        <w:tblpPr w:leftFromText="180" w:rightFromText="180" w:vertAnchor="text" w:horzAnchor="margin" w:tblpXSpec="center" w:tblpY="1284"/>
        <w:tblW w:w="156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8789"/>
        <w:gridCol w:w="1559"/>
        <w:gridCol w:w="1701"/>
        <w:gridCol w:w="1730"/>
      </w:tblGrid>
      <w:tr w:rsidR="00F260C2" w:rsidRPr="001A3AB1" w14:paraId="5DAC0878" w14:textId="77777777" w:rsidTr="00365F88">
        <w:trPr>
          <w:trHeight w:hRule="exact" w:val="1428"/>
        </w:trPr>
        <w:tc>
          <w:tcPr>
            <w:tcW w:w="18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1276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5A528CF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5" w:line="240" w:lineRule="exact"/>
              <w:jc w:val="both"/>
            </w:pPr>
          </w:p>
          <w:p w14:paraId="2BF5B532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1</w:t>
            </w:r>
            <w:r w:rsidRPr="001A3AB1">
              <w:t>.4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35091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7" w:line="130" w:lineRule="exact"/>
              <w:jc w:val="both"/>
            </w:pPr>
          </w:p>
          <w:p w14:paraId="3C1F6123" w14:textId="77777777" w:rsidR="00365F88" w:rsidRDefault="00365F88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5" w:right="631"/>
              <w:jc w:val="both"/>
              <w:rPr>
                <w:spacing w:val="-1"/>
              </w:rPr>
            </w:pPr>
          </w:p>
          <w:p w14:paraId="796A3AD6" w14:textId="5FE0CA9C" w:rsidR="00F260C2" w:rsidRPr="001A3AB1" w:rsidRDefault="00F260C2" w:rsidP="00365F88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5" w:right="631"/>
              <w:jc w:val="both"/>
            </w:pPr>
            <w:r w:rsidRPr="001A3AB1">
              <w:rPr>
                <w:spacing w:val="-1"/>
              </w:rPr>
              <w:t>D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 shou</w:t>
            </w:r>
            <w:r w:rsidRPr="001A3AB1">
              <w:rPr>
                <w:spacing w:val="-2"/>
              </w:rPr>
              <w:t>l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1"/>
              </w:rPr>
              <w:t>r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-1"/>
              </w:rPr>
              <w:t>t</w:t>
            </w:r>
            <w:r w:rsidRPr="001A3AB1">
              <w:t>e single p</w:t>
            </w:r>
            <w:r w:rsidRPr="001A3AB1">
              <w:rPr>
                <w:spacing w:val="-1"/>
              </w:rPr>
              <w:t>h</w:t>
            </w:r>
            <w:r w:rsidRPr="001A3AB1">
              <w:t>ase d</w:t>
            </w:r>
            <w:r w:rsidRPr="001A3AB1">
              <w:rPr>
                <w:spacing w:val="-1"/>
              </w:rPr>
              <w:t>i</w:t>
            </w:r>
            <w:r w:rsidRPr="001A3AB1">
              <w:t>es</w:t>
            </w:r>
            <w:r w:rsidRPr="001A3AB1">
              <w:rPr>
                <w:spacing w:val="-1"/>
              </w:rPr>
              <w:t>e</w:t>
            </w:r>
            <w:r w:rsidRPr="001A3AB1">
              <w:t>l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er</w:t>
            </w:r>
            <w:r w:rsidRPr="001A3AB1">
              <w:rPr>
                <w:spacing w:val="-2"/>
              </w:rPr>
              <w:t>a</w:t>
            </w:r>
            <w:r w:rsidRPr="001A3AB1">
              <w:rPr>
                <w:spacing w:val="-1"/>
              </w:rPr>
              <w:t>t</w:t>
            </w:r>
            <w:r w:rsidRPr="001A3AB1">
              <w:t xml:space="preserve">or </w:t>
            </w:r>
            <w:r w:rsidRPr="001A3AB1">
              <w:rPr>
                <w:spacing w:val="1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t>use</w:t>
            </w:r>
            <w:r w:rsidRPr="001A3AB1">
              <w:rPr>
                <w:spacing w:val="1"/>
              </w:rPr>
              <w:t xml:space="preserve"> </w:t>
            </w:r>
            <w:r w:rsidRPr="001A3AB1">
              <w:t>as</w:t>
            </w:r>
            <w:r w:rsidRPr="001A3AB1">
              <w:rPr>
                <w:spacing w:val="-2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c</w:t>
            </w:r>
            <w:r w:rsidRPr="001A3AB1">
              <w:t>k</w:t>
            </w:r>
            <w:r w:rsidRPr="001A3AB1">
              <w:rPr>
                <w:spacing w:val="1"/>
              </w:rPr>
              <w:t xml:space="preserve"> </w:t>
            </w:r>
            <w:r w:rsidRPr="001A3AB1">
              <w:t>u</w:t>
            </w:r>
            <w:r w:rsidRPr="001A3AB1">
              <w:rPr>
                <w:spacing w:val="-1"/>
              </w:rPr>
              <w:t>p</w:t>
            </w:r>
            <w:r w:rsidRPr="001A3AB1">
              <w:t xml:space="preserve">. </w:t>
            </w:r>
            <w:r w:rsidRPr="001A3AB1">
              <w:rPr>
                <w:spacing w:val="-3"/>
              </w:rPr>
              <w:t>D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</w:t>
            </w:r>
            <w:r w:rsidRPr="001A3AB1">
              <w:rPr>
                <w:spacing w:val="-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o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d a</w:t>
            </w:r>
            <w:r w:rsidRPr="001A3AB1">
              <w:rPr>
                <w:spacing w:val="-1"/>
              </w:rPr>
              <w:t>i</w:t>
            </w:r>
            <w:r w:rsidRPr="001A3AB1">
              <w:t xml:space="preserve">m </w:t>
            </w:r>
            <w:r w:rsidRPr="001A3AB1">
              <w:rPr>
                <w:spacing w:val="1"/>
              </w:rPr>
              <w:t>t</w:t>
            </w:r>
            <w:r w:rsidRPr="001A3AB1">
              <w:t xml:space="preserve">o 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-1"/>
              </w:rPr>
              <w:t>d</w:t>
            </w:r>
            <w:r w:rsidRPr="001A3AB1">
              <w:t>uce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un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h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er</w:t>
            </w:r>
            <w:r w:rsidRPr="001A3AB1">
              <w:rPr>
                <w:spacing w:val="-2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u</w:t>
            </w:r>
            <w:r w:rsidRPr="001A3AB1">
              <w:t xml:space="preserve">m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-1"/>
              </w:rPr>
              <w:t>d</w:t>
            </w:r>
            <w:r w:rsidRPr="001A3AB1">
              <w:t>uce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u</w:t>
            </w:r>
            <w:r w:rsidRPr="001A3AB1">
              <w:rPr>
                <w:spacing w:val="-1"/>
              </w:rPr>
              <w:t>e</w:t>
            </w:r>
            <w:r w:rsidRPr="001A3AB1">
              <w:t>l c</w:t>
            </w:r>
            <w:r w:rsidRPr="001A3AB1">
              <w:rPr>
                <w:spacing w:val="-3"/>
              </w:rPr>
              <w:t>o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t>nd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C</w:t>
            </w:r>
            <w:r w:rsidRPr="001A3AB1">
              <w:rPr>
                <w:spacing w:val="1"/>
              </w:rPr>
              <w:t>O</w:t>
            </w:r>
            <w:r w:rsidRPr="001A3AB1">
              <w:t>2</w:t>
            </w:r>
            <w:r w:rsidRPr="001A3AB1">
              <w:rPr>
                <w:spacing w:val="-2"/>
              </w:rPr>
              <w:t xml:space="preserve"> </w:t>
            </w:r>
            <w:r w:rsidRPr="001A3AB1">
              <w:t>emiss</w:t>
            </w:r>
            <w:r w:rsidRPr="001A3AB1">
              <w:rPr>
                <w:spacing w:val="-2"/>
              </w:rPr>
              <w:t>i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s</w:t>
            </w:r>
            <w:r w:rsidRPr="001A3AB1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015A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C54A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F6ED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4FBB9620" w14:textId="77777777" w:rsidTr="00365F88">
        <w:trPr>
          <w:trHeight w:hRule="exact" w:val="818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BFD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9" w:line="150" w:lineRule="exact"/>
              <w:jc w:val="both"/>
            </w:pPr>
          </w:p>
          <w:p w14:paraId="0F4518D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1</w:t>
            </w:r>
            <w:r w:rsidRPr="001A3AB1">
              <w:t>.5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D7788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2" w:line="170" w:lineRule="exact"/>
              <w:jc w:val="both"/>
            </w:pPr>
          </w:p>
          <w:p w14:paraId="2D37AD42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  <w:r w:rsidRPr="001A3AB1">
              <w:rPr>
                <w:spacing w:val="-1"/>
              </w:rPr>
              <w:t>Al</w:t>
            </w:r>
            <w:r w:rsidRPr="001A3AB1">
              <w:t>l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 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t>m d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ns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u</w:t>
            </w:r>
            <w:r w:rsidRPr="001A3AB1">
              <w:rPr>
                <w:spacing w:val="-3"/>
              </w:rPr>
              <w:t>s</w:t>
            </w:r>
            <w:r w:rsidRPr="001A3AB1">
              <w:t>t co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r</w:t>
            </w:r>
            <w:r w:rsidRPr="001A3AB1">
              <w:t xml:space="preserve">m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t>ust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li</w:t>
            </w:r>
            <w:r w:rsidRPr="001A3AB1">
              <w:t>a &amp;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N</w:t>
            </w:r>
            <w:r w:rsidRPr="001A3AB1">
              <w:t>ew</w:t>
            </w:r>
            <w:r w:rsidRPr="001A3AB1">
              <w:rPr>
                <w:spacing w:val="-2"/>
              </w:rPr>
              <w:t xml:space="preserve"> </w:t>
            </w:r>
            <w:r w:rsidRPr="001A3AB1">
              <w:t>Z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4"/>
              </w:rPr>
              <w:t>a</w:t>
            </w:r>
            <w:r w:rsidRPr="001A3AB1">
              <w:rPr>
                <w:spacing w:val="-1"/>
              </w:rPr>
              <w:t>l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 xml:space="preserve">d 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d</w:t>
            </w:r>
            <w:r w:rsidRPr="001A3AB1">
              <w:rPr>
                <w:spacing w:val="-3"/>
              </w:rPr>
              <w:t>s</w:t>
            </w:r>
            <w:r w:rsidRPr="001A3AB1"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E8B2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C35C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7BD0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34D936B8" w14:textId="77777777" w:rsidTr="00365F88">
        <w:trPr>
          <w:trHeight w:hRule="exact" w:val="798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B28A2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18"/>
              <w:ind w:right="98"/>
              <w:jc w:val="both"/>
            </w:pPr>
            <w:r w:rsidRPr="001A3AB1">
              <w:rPr>
                <w:spacing w:val="1"/>
              </w:rPr>
              <w:t>1</w:t>
            </w:r>
            <w:r w:rsidRPr="001A3AB1">
              <w:t>.6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D2B4F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31"/>
              <w:ind w:left="95"/>
              <w:jc w:val="both"/>
            </w:pPr>
            <w:r w:rsidRPr="001A3AB1">
              <w:rPr>
                <w:spacing w:val="-1"/>
              </w:rPr>
              <w:t>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P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f</w:t>
            </w:r>
            <w:r w:rsidRPr="001A3AB1">
              <w:t>o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ce</w:t>
            </w:r>
            <w:r w:rsidRPr="001A3AB1">
              <w:rPr>
                <w:spacing w:val="-2"/>
              </w:rPr>
              <w:t xml:space="preserve"> </w:t>
            </w:r>
            <w:r w:rsidRPr="001A3AB1">
              <w:t>F</w:t>
            </w:r>
            <w:r w:rsidRPr="001A3AB1">
              <w:rPr>
                <w:spacing w:val="-2"/>
              </w:rPr>
              <w:t>i</w:t>
            </w:r>
            <w:r w:rsidRPr="001A3AB1">
              <w:t>g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r</w:t>
            </w:r>
            <w:r w:rsidRPr="001A3AB1">
              <w:t>es as</w:t>
            </w:r>
            <w:r w:rsidRPr="001A3AB1">
              <w:rPr>
                <w:spacing w:val="-1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t xml:space="preserve">r 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t>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3</w:t>
            </w:r>
            <w:r w:rsidRPr="001A3AB1">
              <w:rPr>
                <w:spacing w:val="1"/>
              </w:rPr>
              <w:t>.</w:t>
            </w:r>
            <w:r w:rsidRPr="001A3AB1"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5CAC3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082EA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B305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0F705F60" w14:textId="77777777" w:rsidTr="00F260C2">
        <w:trPr>
          <w:trHeight w:hRule="exact" w:val="305"/>
        </w:trPr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9D16A5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b/>
                <w:bCs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8" w:space="0" w:color="000000"/>
              <w:bottom w:val="single" w:sz="8" w:space="0" w:color="F0F0F0"/>
              <w:right w:val="single" w:sz="8" w:space="0" w:color="000000"/>
            </w:tcBorders>
            <w:shd w:val="clear" w:color="auto" w:fill="F0F0F0"/>
          </w:tcPr>
          <w:p w14:paraId="11E86A9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4"/>
              <w:jc w:val="both"/>
            </w:pPr>
            <w:r w:rsidRPr="001A3AB1">
              <w:rPr>
                <w:b/>
                <w:bCs/>
                <w:spacing w:val="-1"/>
              </w:rPr>
              <w:t>P</w:t>
            </w:r>
            <w:r w:rsidRPr="001A3AB1">
              <w:rPr>
                <w:b/>
                <w:bCs/>
              </w:rPr>
              <w:t>h</w:t>
            </w:r>
            <w:r w:rsidRPr="001A3AB1">
              <w:rPr>
                <w:b/>
                <w:bCs/>
                <w:spacing w:val="-1"/>
              </w:rPr>
              <w:t>o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o</w:t>
            </w:r>
            <w:r w:rsidRPr="001A3AB1">
              <w:rPr>
                <w:b/>
                <w:bCs/>
                <w:spacing w:val="-3"/>
              </w:rPr>
              <w:t>v</w:t>
            </w:r>
            <w:r w:rsidRPr="001A3AB1">
              <w:rPr>
                <w:b/>
                <w:bCs/>
              </w:rPr>
              <w:t>ol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aic</w:t>
            </w:r>
            <w:r w:rsidRPr="001A3AB1">
              <w:rPr>
                <w:b/>
                <w:bCs/>
                <w:spacing w:val="2"/>
              </w:rPr>
              <w:t xml:space="preserve"> </w:t>
            </w: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  <w:spacing w:val="-5"/>
              </w:rPr>
              <w:t>y</w:t>
            </w:r>
            <w:r w:rsidRPr="001A3AB1">
              <w:rPr>
                <w:b/>
                <w:bCs/>
              </w:rPr>
              <w:t>stem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C4DC912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F27837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9EA5FF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4ED11408" w14:textId="77777777" w:rsidTr="00F260C2">
        <w:trPr>
          <w:trHeight w:hRule="exact" w:val="362"/>
        </w:trPr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50794C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9" w:type="dxa"/>
            <w:tcBorders>
              <w:top w:val="single" w:sz="8" w:space="0" w:color="F0F0F0"/>
              <w:left w:val="single" w:sz="8" w:space="0" w:color="000000"/>
              <w:bottom w:val="single" w:sz="12" w:space="0" w:color="F0F0F0"/>
              <w:right w:val="single" w:sz="8" w:space="0" w:color="000000"/>
            </w:tcBorders>
            <w:shd w:val="clear" w:color="auto" w:fill="F0F0F0"/>
          </w:tcPr>
          <w:p w14:paraId="6EE38B4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A622B3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3206DFE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E2865AA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0C286B02" w14:textId="77777777" w:rsidTr="00355716">
        <w:trPr>
          <w:trHeight w:hRule="exact" w:val="100"/>
        </w:trPr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45FA589D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9" w:type="dxa"/>
            <w:tcBorders>
              <w:top w:val="single" w:sz="12" w:space="0" w:color="F0F0F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0F0F0"/>
          </w:tcPr>
          <w:p w14:paraId="3026537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495D645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EDFECA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0F85696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12B9243C" w14:textId="77777777" w:rsidTr="00482422">
        <w:trPr>
          <w:trHeight w:hRule="exact" w:val="961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DEB1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5619F55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2</w:t>
            </w:r>
            <w:r w:rsidRPr="001A3AB1">
              <w:t>.1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507D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7" w:line="130" w:lineRule="exact"/>
              <w:jc w:val="both"/>
            </w:pPr>
          </w:p>
          <w:p w14:paraId="61495645" w14:textId="27840C8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  <w:r w:rsidRPr="001A3AB1">
              <w:rPr>
                <w:spacing w:val="1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eral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m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 c</w:t>
            </w:r>
            <w:r w:rsidRPr="001A3AB1">
              <w:rPr>
                <w:spacing w:val="-2"/>
              </w:rPr>
              <w:t>o</w:t>
            </w:r>
            <w:r w:rsidRPr="001A3AB1">
              <w:t>n</w:t>
            </w:r>
            <w:r w:rsidRPr="001A3AB1">
              <w:rPr>
                <w:spacing w:val="-1"/>
              </w:rPr>
              <w:t>di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h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 xml:space="preserve">e </w:t>
            </w: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P</w:t>
            </w:r>
            <w:r w:rsidRPr="001A3AB1">
              <w:t xml:space="preserve">V 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3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l</w:t>
            </w:r>
            <w:r w:rsidRPr="001A3AB1">
              <w:t>l 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nsta</w:t>
            </w:r>
            <w:r w:rsidRPr="001A3AB1">
              <w:rPr>
                <w:spacing w:val="-1"/>
              </w:rPr>
              <w:t>ll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="00A519CE" w:rsidRPr="001A3AB1">
              <w:rPr>
                <w:spacing w:val="-1"/>
              </w:rPr>
              <w:t>i</w:t>
            </w:r>
            <w:r w:rsidR="00A519CE" w:rsidRPr="001A3AB1">
              <w:t>nc</w:t>
            </w:r>
            <w:r w:rsidR="00A519CE" w:rsidRPr="001A3AB1">
              <w:rPr>
                <w:spacing w:val="-1"/>
              </w:rPr>
              <w:t>l</w:t>
            </w:r>
            <w:r w:rsidR="00A519CE" w:rsidRPr="001A3AB1">
              <w:t>u</w:t>
            </w:r>
            <w:r w:rsidR="00A519CE" w:rsidRPr="001A3AB1">
              <w:rPr>
                <w:spacing w:val="-1"/>
              </w:rPr>
              <w:t>d</w:t>
            </w:r>
            <w:r w:rsidR="00A519CE" w:rsidRPr="001A3AB1">
              <w:rPr>
                <w:spacing w:val="3"/>
              </w:rPr>
              <w:t>e</w:t>
            </w:r>
            <w:r w:rsidR="00A519CE" w:rsidRPr="001A3AB1">
              <w:t>.</w:t>
            </w:r>
          </w:p>
          <w:p w14:paraId="557F6CE2" w14:textId="0311FF1F" w:rsidR="00F260C2" w:rsidRPr="001A3AB1" w:rsidRDefault="00A519CE" w:rsidP="001A3AB1">
            <w:pPr>
              <w:widowControl w:val="0"/>
              <w:autoSpaceDE w:val="0"/>
              <w:autoSpaceDN w:val="0"/>
              <w:adjustRightInd w:val="0"/>
              <w:spacing w:before="25"/>
              <w:ind w:left="95"/>
              <w:jc w:val="both"/>
            </w:pPr>
            <w:r>
              <w:t xml:space="preserve">1. </w:t>
            </w:r>
            <w:r w:rsidR="00F260C2" w:rsidRPr="001A3AB1">
              <w:t xml:space="preserve">A </w:t>
            </w:r>
            <w:r w:rsidR="00F260C2" w:rsidRPr="001A3AB1">
              <w:rPr>
                <w:spacing w:val="-4"/>
              </w:rPr>
              <w:t>M</w:t>
            </w:r>
            <w:r w:rsidR="00F260C2" w:rsidRPr="001A3AB1">
              <w:rPr>
                <w:spacing w:val="-1"/>
              </w:rPr>
              <w:t>i</w:t>
            </w:r>
            <w:r w:rsidR="00F260C2" w:rsidRPr="001A3AB1">
              <w:rPr>
                <w:spacing w:val="2"/>
              </w:rPr>
              <w:t>n</w:t>
            </w:r>
            <w:r w:rsidR="00F260C2" w:rsidRPr="001A3AB1">
              <w:rPr>
                <w:spacing w:val="-1"/>
              </w:rPr>
              <w:t>i</w:t>
            </w:r>
            <w:r w:rsidR="00F260C2" w:rsidRPr="001A3AB1">
              <w:rPr>
                <w:spacing w:val="1"/>
              </w:rPr>
              <w:t>m</w:t>
            </w:r>
            <w:r w:rsidR="00F260C2" w:rsidRPr="001A3AB1">
              <w:t>um</w:t>
            </w:r>
            <w:r w:rsidR="00F260C2" w:rsidRPr="001A3AB1">
              <w:rPr>
                <w:spacing w:val="2"/>
              </w:rPr>
              <w:t xml:space="preserve"> </w:t>
            </w:r>
            <w:r w:rsidR="00F260C2" w:rsidRPr="001A3AB1">
              <w:rPr>
                <w:spacing w:val="-1"/>
              </w:rPr>
              <w:t>A</w:t>
            </w:r>
            <w:r w:rsidR="00F260C2" w:rsidRPr="001A3AB1">
              <w:rPr>
                <w:spacing w:val="-2"/>
              </w:rPr>
              <w:t>r</w:t>
            </w:r>
            <w:r w:rsidR="00F260C2" w:rsidRPr="001A3AB1">
              <w:rPr>
                <w:spacing w:val="1"/>
              </w:rPr>
              <w:t>r</w:t>
            </w:r>
            <w:r w:rsidR="00F260C2" w:rsidRPr="001A3AB1">
              <w:t>ay</w:t>
            </w:r>
            <w:r w:rsidR="00F260C2" w:rsidRPr="001A3AB1">
              <w:rPr>
                <w:spacing w:val="-2"/>
              </w:rPr>
              <w:t xml:space="preserve"> </w:t>
            </w:r>
            <w:r w:rsidR="00F260C2" w:rsidRPr="001A3AB1">
              <w:rPr>
                <w:spacing w:val="-1"/>
              </w:rPr>
              <w:t>Si</w:t>
            </w:r>
            <w:r w:rsidR="00F260C2" w:rsidRPr="001A3AB1">
              <w:rPr>
                <w:spacing w:val="-2"/>
              </w:rPr>
              <w:t>z</w:t>
            </w:r>
            <w:r w:rsidR="00F260C2" w:rsidRPr="001A3AB1">
              <w:t>e of</w:t>
            </w:r>
            <w:r w:rsidR="00F260C2" w:rsidRPr="001A3AB1">
              <w:rPr>
                <w:spacing w:val="2"/>
              </w:rPr>
              <w:t xml:space="preserve"> </w:t>
            </w:r>
            <w:r w:rsidR="00F260C2" w:rsidRPr="001A3AB1">
              <w:t>5</w:t>
            </w:r>
            <w:r w:rsidR="00F260C2" w:rsidRPr="001A3AB1">
              <w:rPr>
                <w:spacing w:val="-2"/>
              </w:rPr>
              <w:t>k</w:t>
            </w:r>
            <w:r w:rsidR="00F260C2" w:rsidRPr="001A3AB1">
              <w:rPr>
                <w:spacing w:val="7"/>
              </w:rPr>
              <w:t>W</w:t>
            </w:r>
            <w:r w:rsidR="00F260C2" w:rsidRPr="001A3AB1">
              <w:t>p</w:t>
            </w:r>
            <w:r>
              <w:rPr>
                <w:spacing w:val="-4"/>
              </w:rPr>
              <w:t>.</w:t>
            </w:r>
          </w:p>
          <w:p w14:paraId="1480EF73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316EBDF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1"/>
              <w:ind w:left="95"/>
              <w:jc w:val="both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B30A9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67B2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EF35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33DB2894" w14:textId="77777777" w:rsidTr="00F260C2">
        <w:trPr>
          <w:trHeight w:hRule="exact" w:val="591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FDD9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7" w:line="140" w:lineRule="exact"/>
              <w:jc w:val="both"/>
            </w:pPr>
          </w:p>
          <w:p w14:paraId="6CD6161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2</w:t>
            </w:r>
            <w:r w:rsidRPr="001A3AB1">
              <w:t>.2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C198D4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35" w:line="252" w:lineRule="exact"/>
              <w:ind w:left="95" w:right="1126"/>
              <w:jc w:val="both"/>
            </w:pPr>
            <w:r w:rsidRPr="001A3AB1">
              <w:rPr>
                <w:spacing w:val="-1"/>
              </w:rPr>
              <w:t>S</w:t>
            </w:r>
            <w:r w:rsidRPr="001A3AB1">
              <w:t>u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t>an</w:t>
            </w:r>
            <w:r w:rsidRPr="001A3AB1">
              <w:rPr>
                <w:spacing w:val="1"/>
              </w:rPr>
              <w:t xml:space="preserve"> 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v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m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h</w:t>
            </w:r>
            <w:r w:rsidRPr="001A3AB1">
              <w:rPr>
                <w:spacing w:val="-4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 xml:space="preserve">h </w:t>
            </w:r>
            <w:r w:rsidRPr="001A3AB1">
              <w:rPr>
                <w:spacing w:val="-2"/>
              </w:rPr>
              <w:t>a</w:t>
            </w:r>
            <w:r w:rsidRPr="001A3AB1">
              <w:rPr>
                <w:spacing w:val="1"/>
              </w:rPr>
              <w:t>m</w:t>
            </w:r>
            <w:r w:rsidRPr="001A3AB1">
              <w:t>b</w:t>
            </w:r>
            <w:r w:rsidRPr="001A3AB1">
              <w:rPr>
                <w:spacing w:val="-1"/>
              </w:rPr>
              <w:t>i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 xml:space="preserve">t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p</w:t>
            </w:r>
            <w:r w:rsidRPr="001A3AB1">
              <w:t>era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1"/>
              </w:rPr>
              <w:t>r</w:t>
            </w:r>
            <w:r w:rsidRPr="001A3AB1">
              <w:t>e, h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h</w:t>
            </w:r>
            <w:r w:rsidRPr="001A3AB1">
              <w:rPr>
                <w:spacing w:val="-2"/>
              </w:rPr>
              <w:t xml:space="preserve"> </w:t>
            </w:r>
            <w:r w:rsidRPr="001A3AB1">
              <w:t>h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d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3"/>
              </w:rPr>
              <w:t>n</w:t>
            </w:r>
            <w:r w:rsidRPr="001A3AB1">
              <w:t>d h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h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  <w:r w:rsidRPr="001A3AB1">
              <w:rPr>
                <w:spacing w:val="-3"/>
              </w:rPr>
              <w:t>v</w:t>
            </w:r>
            <w:r w:rsidRPr="001A3AB1">
              <w:t>el of at</w:t>
            </w:r>
            <w:r w:rsidRPr="001A3AB1">
              <w:rPr>
                <w:spacing w:val="1"/>
              </w:rPr>
              <w:t>m</w:t>
            </w:r>
            <w:r w:rsidRPr="001A3AB1">
              <w:t>os</w:t>
            </w:r>
            <w:r w:rsidRPr="001A3AB1">
              <w:rPr>
                <w:spacing w:val="-1"/>
              </w:rPr>
              <w:t>p</w:t>
            </w:r>
            <w:r w:rsidRPr="001A3AB1">
              <w:t>h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c</w:t>
            </w:r>
            <w:r w:rsidRPr="001A3AB1">
              <w:rPr>
                <w:spacing w:val="1"/>
              </w:rPr>
              <w:t xml:space="preserve"> </w:t>
            </w:r>
            <w:r w:rsidRPr="001A3AB1">
              <w:t>sa</w:t>
            </w:r>
            <w:r w:rsidRPr="001A3AB1">
              <w:rPr>
                <w:spacing w:val="-4"/>
              </w:rPr>
              <w:t>l</w:t>
            </w:r>
            <w:r w:rsidRPr="001A3AB1">
              <w:rPr>
                <w:spacing w:val="1"/>
              </w:rPr>
              <w:t>t</w:t>
            </w:r>
            <w:r w:rsidRPr="001A3AB1"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980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B19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BA30E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27746440" w14:textId="77777777" w:rsidR="00F62E71" w:rsidRPr="001A3AB1" w:rsidRDefault="00F62E71" w:rsidP="001A3AB1">
      <w:pPr>
        <w:jc w:val="both"/>
        <w:rPr>
          <w:lang w:val="en-GB"/>
        </w:rPr>
      </w:pPr>
    </w:p>
    <w:p w14:paraId="6B49CBE0" w14:textId="77777777" w:rsidR="00F260C2" w:rsidRPr="001A3AB1" w:rsidRDefault="00F260C2" w:rsidP="001A3AB1">
      <w:pPr>
        <w:jc w:val="both"/>
        <w:rPr>
          <w:lang w:val="en-GB"/>
        </w:rPr>
      </w:pPr>
    </w:p>
    <w:p w14:paraId="091F396E" w14:textId="77777777" w:rsidR="00F260C2" w:rsidRPr="001A3AB1" w:rsidRDefault="00F260C2" w:rsidP="001A3AB1">
      <w:pPr>
        <w:jc w:val="both"/>
        <w:rPr>
          <w:lang w:val="en-GB"/>
        </w:rPr>
      </w:pPr>
    </w:p>
    <w:p w14:paraId="0DEAD78D" w14:textId="77777777" w:rsidR="00F260C2" w:rsidRPr="001A3AB1" w:rsidRDefault="00F260C2" w:rsidP="001A3AB1">
      <w:pPr>
        <w:jc w:val="both"/>
        <w:rPr>
          <w:lang w:val="en-GB"/>
        </w:rPr>
      </w:pPr>
    </w:p>
    <w:p w14:paraId="055C049B" w14:textId="77777777" w:rsidR="00F260C2" w:rsidRPr="001A3AB1" w:rsidRDefault="00F260C2" w:rsidP="001A3AB1">
      <w:pPr>
        <w:jc w:val="both"/>
        <w:rPr>
          <w:lang w:val="en-GB"/>
        </w:rPr>
      </w:pPr>
    </w:p>
    <w:tbl>
      <w:tblPr>
        <w:tblW w:w="15593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788"/>
        <w:gridCol w:w="1559"/>
        <w:gridCol w:w="1701"/>
        <w:gridCol w:w="1843"/>
      </w:tblGrid>
      <w:tr w:rsidR="00F260C2" w:rsidRPr="001A3AB1" w14:paraId="6B9B356C" w14:textId="77777777" w:rsidTr="00355716">
        <w:trPr>
          <w:trHeight w:hRule="exact" w:val="336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39D6A1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4" w:space="0" w:color="auto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84357E9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A90840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526AA9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C6AB9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696F7A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871B9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FCA2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5E22D097" w14:textId="77777777" w:rsidTr="00355716">
        <w:trPr>
          <w:trHeight w:hRule="exact" w:val="67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68A17A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2</w:t>
            </w:r>
            <w:r w:rsidRPr="001A3AB1">
              <w:t>.3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E06630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4" w:right="352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em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u</w:t>
            </w:r>
            <w:r w:rsidRPr="001A3AB1">
              <w:t>st be</w:t>
            </w:r>
            <w:r w:rsidRPr="001A3AB1">
              <w:rPr>
                <w:spacing w:val="1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i</w:t>
            </w:r>
            <w:r w:rsidRPr="001A3AB1">
              <w:t xml:space="preserve">t 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1"/>
              </w:rPr>
              <w:t>pi</w:t>
            </w:r>
            <w:r w:rsidRPr="001A3AB1">
              <w:rPr>
                <w:spacing w:val="3"/>
              </w:rPr>
              <w:t>c</w:t>
            </w:r>
            <w:r w:rsidRPr="001A3AB1">
              <w:t>al cos</w:t>
            </w:r>
            <w:r w:rsidRPr="001A3AB1">
              <w:rPr>
                <w:spacing w:val="-2"/>
              </w:rPr>
              <w:t>t</w:t>
            </w:r>
            <w:r w:rsidRPr="001A3AB1">
              <w:t>al co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t>s.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Al</w:t>
            </w:r>
            <w:r w:rsidRPr="001A3AB1">
              <w:t>l 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t>m compon</w:t>
            </w:r>
            <w:r w:rsidRPr="001A3AB1">
              <w:rPr>
                <w:spacing w:val="-1"/>
              </w:rPr>
              <w:t>e</w:t>
            </w:r>
            <w:r w:rsidRPr="001A3AB1">
              <w:t>n</w:t>
            </w:r>
            <w:r w:rsidRPr="001A3AB1">
              <w:rPr>
                <w:spacing w:val="-2"/>
              </w:rPr>
              <w:t>t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 xml:space="preserve">o be </w:t>
            </w:r>
            <w:r w:rsidRPr="001A3AB1">
              <w:rPr>
                <w:spacing w:val="1"/>
              </w:rPr>
              <w:t>f</w:t>
            </w:r>
            <w:r w:rsidRPr="001A3AB1">
              <w:t>u</w:t>
            </w:r>
            <w:r w:rsidRPr="001A3AB1">
              <w:rPr>
                <w:spacing w:val="-1"/>
              </w:rPr>
              <w:t>ll</w:t>
            </w:r>
            <w:r w:rsidRPr="001A3AB1">
              <w:t>y</w:t>
            </w:r>
            <w:r w:rsidRPr="001A3AB1">
              <w:rPr>
                <w:spacing w:val="-1"/>
              </w:rPr>
              <w:t xml:space="preserve"> i</w:t>
            </w:r>
            <w:r w:rsidRPr="001A3AB1">
              <w:t>nte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t>c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-2"/>
              </w:rPr>
              <w:t>m</w:t>
            </w:r>
            <w:r w:rsidRPr="001A3AB1">
              <w:t>p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b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610AAB4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17B9A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FB65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35B5DBEB" w14:textId="77777777" w:rsidTr="00355716">
        <w:trPr>
          <w:trHeight w:hRule="exact" w:val="6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8A9186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4" w:line="150" w:lineRule="exact"/>
              <w:jc w:val="both"/>
            </w:pPr>
          </w:p>
          <w:p w14:paraId="0A1A28AC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2</w:t>
            </w:r>
            <w:r w:rsidRPr="001A3AB1">
              <w:t>.4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8970EB3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2" w:line="160" w:lineRule="exact"/>
              <w:jc w:val="both"/>
            </w:pPr>
          </w:p>
          <w:p w14:paraId="461BB60E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left="94"/>
              <w:jc w:val="both"/>
            </w:pP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ea</w:t>
            </w:r>
            <w:r w:rsidRPr="001A3AB1">
              <w:rPr>
                <w:spacing w:val="1"/>
              </w:rPr>
              <w:t xml:space="preserve"> </w:t>
            </w:r>
            <w:r w:rsidRPr="001A3AB1">
              <w:t>occ</w:t>
            </w:r>
            <w:r w:rsidRPr="001A3AB1">
              <w:rPr>
                <w:spacing w:val="-1"/>
              </w:rPr>
              <w:t>u</w:t>
            </w:r>
            <w:r w:rsidRPr="001A3AB1">
              <w:t>p</w:t>
            </w:r>
            <w:r w:rsidRPr="001A3AB1">
              <w:rPr>
                <w:spacing w:val="-1"/>
              </w:rPr>
              <w:t>i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by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P</w:t>
            </w:r>
            <w:r w:rsidRPr="001A3AB1">
              <w:t xml:space="preserve">V 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2"/>
              </w:rPr>
              <w:t>r</w:t>
            </w:r>
            <w:r w:rsidRPr="001A3AB1">
              <w:t>ay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nsta</w:t>
            </w:r>
            <w:r w:rsidRPr="001A3AB1">
              <w:rPr>
                <w:spacing w:val="-1"/>
              </w:rPr>
              <w:t>ll</w:t>
            </w:r>
            <w:r w:rsidRPr="001A3AB1">
              <w:t>ati</w:t>
            </w:r>
            <w:r w:rsidRPr="001A3AB1">
              <w:rPr>
                <w:spacing w:val="-1"/>
              </w:rPr>
              <w:t>o</w:t>
            </w:r>
            <w:r w:rsidRPr="001A3AB1">
              <w:t xml:space="preserve">n </w:t>
            </w:r>
            <w:r w:rsidRPr="001A3AB1">
              <w:rPr>
                <w:spacing w:val="1"/>
              </w:rPr>
              <w:t>m</w:t>
            </w:r>
            <w:r w:rsidRPr="001A3AB1">
              <w:t>ust be</w:t>
            </w:r>
            <w:r w:rsidRPr="001A3AB1">
              <w:rPr>
                <w:spacing w:val="-2"/>
              </w:rPr>
              <w:t xml:space="preserve"> 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z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 xml:space="preserve">as </w:t>
            </w:r>
            <w:r w:rsidRPr="001A3AB1">
              <w:rPr>
                <w:spacing w:val="1"/>
              </w:rPr>
              <w:t>m</w:t>
            </w:r>
            <w:r w:rsidRPr="001A3AB1">
              <w:t>uch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-2"/>
              </w:rPr>
              <w:t>s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t>b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0240670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7B7D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5E744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30CAD383" w14:textId="77777777" w:rsidTr="00355716">
        <w:trPr>
          <w:trHeight w:hRule="exact" w:val="62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12" w:space="0" w:color="F0F0F0"/>
              <w:right w:val="single" w:sz="6" w:space="0" w:color="000000"/>
            </w:tcBorders>
          </w:tcPr>
          <w:p w14:paraId="1CC2936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5" w:line="150" w:lineRule="exact"/>
              <w:jc w:val="both"/>
            </w:pPr>
          </w:p>
          <w:p w14:paraId="6F9D7F6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2</w:t>
            </w:r>
            <w:r w:rsidRPr="001A3AB1">
              <w:t>.5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6" w:space="0" w:color="000000"/>
              <w:bottom w:val="single" w:sz="16" w:space="0" w:color="F0F0F0"/>
              <w:right w:val="single" w:sz="6" w:space="0" w:color="000000"/>
            </w:tcBorders>
          </w:tcPr>
          <w:p w14:paraId="082D79F9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35" w:line="241" w:lineRule="auto"/>
              <w:ind w:left="94" w:right="121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d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t>sh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-1"/>
              </w:rPr>
              <w:t>l</w:t>
            </w:r>
            <w:r w:rsidRPr="001A3AB1">
              <w:t>l h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v</w:t>
            </w:r>
            <w:r w:rsidRPr="001A3AB1">
              <w:t>e a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3"/>
              </w:rPr>
              <w:t>f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>uri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10</w:t>
            </w:r>
            <w:r w:rsidRPr="001A3AB1">
              <w:rPr>
                <w:spacing w:val="-2"/>
              </w:rPr>
              <w:t xml:space="preserve"> y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4"/>
              </w:rPr>
              <w:t xml:space="preserve"> </w:t>
            </w:r>
            <w:r w:rsidRPr="001A3AB1">
              <w:t>a p</w:t>
            </w:r>
            <w:r w:rsidRPr="001A3AB1">
              <w:rPr>
                <w:spacing w:val="-2"/>
              </w:rPr>
              <w:t>er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rm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ce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 xml:space="preserve">y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25</w:t>
            </w:r>
            <w:r w:rsidRPr="001A3AB1">
              <w:rPr>
                <w:spacing w:val="-2"/>
              </w:rPr>
              <w:t xml:space="preserve"> y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10" w:space="0" w:color="F0F0F0"/>
              <w:right w:val="single" w:sz="8" w:space="0" w:color="000000"/>
            </w:tcBorders>
          </w:tcPr>
          <w:p w14:paraId="53ACFA2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0" w:space="0" w:color="F0F0F0"/>
              <w:right w:val="single" w:sz="8" w:space="0" w:color="000000"/>
            </w:tcBorders>
          </w:tcPr>
          <w:p w14:paraId="2E04B86E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0" w:space="0" w:color="F0F0F0"/>
              <w:right w:val="single" w:sz="8" w:space="0" w:color="000000"/>
            </w:tcBorders>
          </w:tcPr>
          <w:p w14:paraId="062411C8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1E3C3164" w14:textId="77777777" w:rsidTr="00355716">
        <w:trPr>
          <w:trHeight w:hRule="exact" w:val="311"/>
        </w:trPr>
        <w:tc>
          <w:tcPr>
            <w:tcW w:w="1702" w:type="dxa"/>
            <w:tcBorders>
              <w:top w:val="single" w:sz="12" w:space="0" w:color="F0F0F0"/>
              <w:left w:val="single" w:sz="8" w:space="0" w:color="000000"/>
              <w:bottom w:val="single" w:sz="12" w:space="0" w:color="F0F0F0"/>
              <w:right w:val="single" w:sz="6" w:space="0" w:color="000000"/>
            </w:tcBorders>
            <w:shd w:val="clear" w:color="auto" w:fill="F0F0F0"/>
          </w:tcPr>
          <w:p w14:paraId="702128B8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2"/>
              <w:ind w:right="102"/>
              <w:jc w:val="both"/>
            </w:pPr>
            <w:r w:rsidRPr="001A3AB1">
              <w:rPr>
                <w:b/>
                <w:bCs/>
              </w:rPr>
              <w:t>3</w:t>
            </w:r>
          </w:p>
        </w:tc>
        <w:tc>
          <w:tcPr>
            <w:tcW w:w="8788" w:type="dxa"/>
            <w:tcBorders>
              <w:top w:val="single" w:sz="16" w:space="0" w:color="F0F0F0"/>
              <w:left w:val="single" w:sz="6" w:space="0" w:color="000000"/>
              <w:bottom w:val="single" w:sz="16" w:space="0" w:color="F0F0F0"/>
              <w:right w:val="single" w:sz="6" w:space="0" w:color="000000"/>
            </w:tcBorders>
            <w:shd w:val="clear" w:color="auto" w:fill="F0F0F0"/>
          </w:tcPr>
          <w:p w14:paraId="43241CC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4"/>
              <w:ind w:left="94"/>
              <w:jc w:val="both"/>
            </w:pPr>
            <w:r w:rsidRPr="001A3AB1">
              <w:rPr>
                <w:b/>
                <w:bCs/>
                <w:spacing w:val="-1"/>
              </w:rPr>
              <w:t>P</w:t>
            </w:r>
            <w:r w:rsidRPr="001A3AB1">
              <w:rPr>
                <w:b/>
                <w:bCs/>
              </w:rPr>
              <w:t>h</w:t>
            </w:r>
            <w:r w:rsidRPr="001A3AB1">
              <w:rPr>
                <w:b/>
                <w:bCs/>
                <w:spacing w:val="-1"/>
              </w:rPr>
              <w:t>o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o</w:t>
            </w:r>
            <w:r w:rsidRPr="001A3AB1">
              <w:rPr>
                <w:b/>
                <w:bCs/>
                <w:spacing w:val="-3"/>
              </w:rPr>
              <w:t>v</w:t>
            </w:r>
            <w:r w:rsidRPr="001A3AB1">
              <w:rPr>
                <w:b/>
                <w:bCs/>
              </w:rPr>
              <w:t>ol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aic</w:t>
            </w:r>
            <w:r w:rsidRPr="001A3AB1">
              <w:rPr>
                <w:b/>
                <w:bCs/>
                <w:spacing w:val="2"/>
              </w:rPr>
              <w:t xml:space="preserve"> </w:t>
            </w: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</w:rPr>
              <w:t>u</w:t>
            </w:r>
            <w:r w:rsidRPr="001A3AB1">
              <w:rPr>
                <w:b/>
                <w:bCs/>
                <w:spacing w:val="-1"/>
              </w:rPr>
              <w:t>p</w:t>
            </w:r>
            <w:r w:rsidRPr="001A3AB1">
              <w:rPr>
                <w:b/>
                <w:bCs/>
              </w:rPr>
              <w:t>p</w:t>
            </w:r>
            <w:r w:rsidRPr="001A3AB1">
              <w:rPr>
                <w:b/>
                <w:bCs/>
                <w:spacing w:val="-3"/>
              </w:rPr>
              <w:t>o</w:t>
            </w:r>
            <w:r w:rsidRPr="001A3AB1">
              <w:rPr>
                <w:b/>
                <w:bCs/>
              </w:rPr>
              <w:t xml:space="preserve">rt </w:t>
            </w: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ruct</w:t>
            </w:r>
            <w:r w:rsidRPr="001A3AB1">
              <w:rPr>
                <w:b/>
                <w:bCs/>
                <w:spacing w:val="-2"/>
              </w:rPr>
              <w:t>u</w:t>
            </w:r>
            <w:r w:rsidRPr="001A3AB1">
              <w:rPr>
                <w:b/>
                <w:bCs/>
              </w:rPr>
              <w:t>re</w:t>
            </w:r>
            <w:r w:rsidRPr="001A3AB1">
              <w:rPr>
                <w:b/>
                <w:bCs/>
                <w:spacing w:val="-1"/>
              </w:rPr>
              <w:t xml:space="preserve"> </w:t>
            </w:r>
            <w:r w:rsidRPr="001A3AB1">
              <w:rPr>
                <w:b/>
                <w:bCs/>
                <w:spacing w:val="1"/>
              </w:rPr>
              <w:t>(</w:t>
            </w:r>
            <w:r w:rsidRPr="001A3AB1">
              <w:rPr>
                <w:b/>
                <w:bCs/>
                <w:spacing w:val="-1"/>
              </w:rPr>
              <w:t>R</w:t>
            </w:r>
            <w:r w:rsidRPr="001A3AB1">
              <w:rPr>
                <w:b/>
                <w:bCs/>
              </w:rPr>
              <w:t>a</w:t>
            </w:r>
            <w:r w:rsidRPr="001A3AB1">
              <w:rPr>
                <w:b/>
                <w:bCs/>
                <w:spacing w:val="-1"/>
              </w:rPr>
              <w:t>c</w:t>
            </w:r>
            <w:r w:rsidRPr="001A3AB1">
              <w:rPr>
                <w:b/>
                <w:bCs/>
              </w:rPr>
              <w:t>k)</w:t>
            </w:r>
          </w:p>
        </w:tc>
        <w:tc>
          <w:tcPr>
            <w:tcW w:w="1559" w:type="dxa"/>
            <w:tcBorders>
              <w:top w:val="single" w:sz="10" w:space="0" w:color="F0F0F0"/>
              <w:left w:val="single" w:sz="6" w:space="0" w:color="000000"/>
              <w:bottom w:val="single" w:sz="12" w:space="0" w:color="F0F0F0"/>
              <w:right w:val="single" w:sz="8" w:space="0" w:color="000000"/>
            </w:tcBorders>
            <w:shd w:val="clear" w:color="auto" w:fill="F0F0F0"/>
          </w:tcPr>
          <w:p w14:paraId="5B708A3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10" w:space="0" w:color="F0F0F0"/>
              <w:left w:val="single" w:sz="8" w:space="0" w:color="000000"/>
              <w:bottom w:val="single" w:sz="12" w:space="0" w:color="F0F0F0"/>
              <w:right w:val="single" w:sz="8" w:space="0" w:color="000000"/>
            </w:tcBorders>
            <w:shd w:val="clear" w:color="auto" w:fill="F0F0F0"/>
          </w:tcPr>
          <w:p w14:paraId="0772E88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10" w:space="0" w:color="F0F0F0"/>
              <w:left w:val="single" w:sz="8" w:space="0" w:color="000000"/>
              <w:bottom w:val="single" w:sz="12" w:space="0" w:color="F0F0F0"/>
              <w:right w:val="single" w:sz="8" w:space="0" w:color="000000"/>
            </w:tcBorders>
            <w:shd w:val="clear" w:color="auto" w:fill="F0F0F0"/>
          </w:tcPr>
          <w:p w14:paraId="5E4F2B4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6E8C9FF1" w14:textId="77777777" w:rsidTr="00355716">
        <w:trPr>
          <w:trHeight w:hRule="exact" w:val="923"/>
        </w:trPr>
        <w:tc>
          <w:tcPr>
            <w:tcW w:w="1702" w:type="dxa"/>
            <w:tcBorders>
              <w:top w:val="single" w:sz="12" w:space="0" w:color="F0F0F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63F80B4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5CAAA08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3</w:t>
            </w:r>
            <w:r w:rsidRPr="001A3AB1">
              <w:t>.1</w:t>
            </w:r>
          </w:p>
        </w:tc>
        <w:tc>
          <w:tcPr>
            <w:tcW w:w="8788" w:type="dxa"/>
            <w:tcBorders>
              <w:top w:val="single" w:sz="16" w:space="0" w:color="F0F0F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8DDDC0D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5" w:line="160" w:lineRule="exact"/>
              <w:jc w:val="both"/>
            </w:pPr>
          </w:p>
          <w:p w14:paraId="1BC8F681" w14:textId="6E94820D" w:rsidR="00F260C2" w:rsidRPr="001A3AB1" w:rsidRDefault="00F260C2" w:rsidP="008C4C66">
            <w:pPr>
              <w:widowControl w:val="0"/>
              <w:autoSpaceDE w:val="0"/>
              <w:autoSpaceDN w:val="0"/>
              <w:adjustRightInd w:val="0"/>
              <w:ind w:left="94" w:right="1634"/>
              <w:jc w:val="both"/>
            </w:pPr>
            <w:r w:rsidRPr="001A3AB1">
              <w:rPr>
                <w:spacing w:val="-1"/>
              </w:rPr>
              <w:t>P</w:t>
            </w:r>
            <w:r w:rsidRPr="001A3AB1">
              <w:t xml:space="preserve">V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d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es need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be</w:t>
            </w:r>
            <w:r w:rsidRPr="001A3AB1">
              <w:rPr>
                <w:spacing w:val="-2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1"/>
              </w:rPr>
              <w:t>rt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2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On-roof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4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nted</w:t>
            </w:r>
            <w:r w:rsidRPr="001A3AB1">
              <w:rPr>
                <w:spacing w:val="1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-2"/>
              </w:rPr>
              <w:t>r</w:t>
            </w:r>
            <w:r w:rsidRPr="001A3AB1">
              <w:t xml:space="preserve">t </w:t>
            </w:r>
            <w:r w:rsidRPr="001A3AB1">
              <w:rPr>
                <w:spacing w:val="-1"/>
              </w:rPr>
              <w:t>S</w:t>
            </w:r>
            <w:r w:rsidRPr="001A3AB1">
              <w:rPr>
                <w:spacing w:val="1"/>
              </w:rPr>
              <w:t>tr</w:t>
            </w:r>
            <w:r w:rsidRPr="001A3AB1">
              <w:rPr>
                <w:spacing w:val="-3"/>
              </w:rPr>
              <w:t>u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1"/>
              </w:rPr>
              <w:t>r</w:t>
            </w:r>
            <w:r w:rsidRPr="001A3AB1">
              <w:t xml:space="preserve">e </w:t>
            </w:r>
            <w:r w:rsidR="008C4C66">
              <w:rPr>
                <w:spacing w:val="2"/>
              </w:rPr>
              <w:t xml:space="preserve">for </w:t>
            </w:r>
            <w:proofErr w:type="spellStart"/>
            <w:r w:rsidR="00685614">
              <w:rPr>
                <w:spacing w:val="2"/>
              </w:rPr>
              <w:t>Nawai</w:t>
            </w:r>
            <w:proofErr w:type="spellEnd"/>
            <w:r w:rsidR="00685614">
              <w:rPr>
                <w:spacing w:val="2"/>
              </w:rPr>
              <w:t xml:space="preserve"> JSS</w:t>
            </w:r>
            <w:r w:rsidRPr="001A3AB1">
              <w:rPr>
                <w:spacing w:val="2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 xml:space="preserve">l </w:t>
            </w:r>
            <w:r w:rsidRPr="001A3AB1">
              <w:rPr>
                <w:spacing w:val="1"/>
              </w:rPr>
              <w:t>u</w:t>
            </w:r>
            <w:r w:rsidRPr="001A3AB1">
              <w:t>se</w:t>
            </w:r>
            <w:r w:rsidRPr="001A3AB1">
              <w:rPr>
                <w:spacing w:val="1"/>
              </w:rPr>
              <w:t xml:space="preserve"> on-roof mounted form t</w:t>
            </w:r>
            <w:r w:rsidRPr="001A3AB1">
              <w:rPr>
                <w:spacing w:val="-1"/>
              </w:rPr>
              <w:t>h</w:t>
            </w:r>
            <w:r w:rsidRPr="001A3AB1">
              <w:rPr>
                <w:spacing w:val="1"/>
              </w:rPr>
              <w:t>a</w:t>
            </w:r>
            <w:r w:rsidRPr="001A3AB1">
              <w:t>t</w:t>
            </w:r>
            <w:r w:rsidRPr="001A3AB1">
              <w:rPr>
                <w:spacing w:val="-2"/>
              </w:rPr>
              <w:t xml:space="preserve"> </w:t>
            </w:r>
            <w:r w:rsidRPr="001A3AB1">
              <w:t>c</w:t>
            </w:r>
            <w:r w:rsidRPr="001A3AB1">
              <w:rPr>
                <w:spacing w:val="1"/>
              </w:rPr>
              <w:t>ou</w:t>
            </w:r>
            <w:r w:rsidRPr="001A3AB1">
              <w:t>ld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it</w:t>
            </w:r>
            <w:r w:rsidRPr="001A3AB1">
              <w:rPr>
                <w:spacing w:val="1"/>
              </w:rPr>
              <w:t>h</w:t>
            </w:r>
            <w:r w:rsidRPr="001A3AB1">
              <w:t>st</w:t>
            </w:r>
            <w:r w:rsidRPr="001A3AB1">
              <w:rPr>
                <w:spacing w:val="1"/>
              </w:rPr>
              <w:t>a</w:t>
            </w:r>
            <w:r w:rsidRPr="001A3AB1">
              <w:rPr>
                <w:spacing w:val="-1"/>
              </w:rPr>
              <w:t>n</w:t>
            </w:r>
            <w:r w:rsidRPr="001A3AB1">
              <w:t>d c</w:t>
            </w:r>
            <w:r w:rsidRPr="001A3AB1">
              <w:rPr>
                <w:spacing w:val="1"/>
              </w:rPr>
              <w:t>o</w:t>
            </w:r>
            <w:r w:rsidRPr="001A3AB1">
              <w:t>r</w:t>
            </w:r>
            <w:r w:rsidRPr="001A3AB1">
              <w:rPr>
                <w:spacing w:val="-1"/>
              </w:rPr>
              <w:t>r</w:t>
            </w:r>
            <w:r w:rsidRPr="001A3AB1">
              <w:rPr>
                <w:spacing w:val="1"/>
              </w:rPr>
              <w:t>o</w:t>
            </w:r>
            <w:r w:rsidRPr="001A3AB1">
              <w:t>si</w:t>
            </w:r>
            <w:r w:rsidRPr="001A3AB1">
              <w:rPr>
                <w:spacing w:val="-3"/>
              </w:rPr>
              <w:t>v</w:t>
            </w:r>
            <w:r w:rsidRPr="001A3AB1">
              <w:t>e</w:t>
            </w:r>
          </w:p>
        </w:tc>
        <w:tc>
          <w:tcPr>
            <w:tcW w:w="1559" w:type="dxa"/>
            <w:tcBorders>
              <w:top w:val="single" w:sz="12" w:space="0" w:color="F0F0F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7A56AFD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12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62142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12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6C768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26BD0766" w14:textId="77777777" w:rsidTr="00355716">
        <w:trPr>
          <w:trHeight w:hRule="exact" w:val="152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3E0E57A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jc w:val="both"/>
            </w:pPr>
          </w:p>
          <w:p w14:paraId="05D035C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1E2713E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3</w:t>
            </w:r>
            <w:r w:rsidRPr="001A3AB1">
              <w:t>.2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C33E98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4" w:line="150" w:lineRule="exact"/>
              <w:jc w:val="both"/>
            </w:pPr>
          </w:p>
          <w:p w14:paraId="69433AB3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left="94" w:right="427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eri</w:t>
            </w:r>
            <w:r w:rsidRPr="001A3AB1">
              <w:rPr>
                <w:spacing w:val="-1"/>
              </w:rPr>
              <w:t>a</w:t>
            </w:r>
            <w:r w:rsidRPr="001A3AB1">
              <w:t xml:space="preserve">l </w:t>
            </w:r>
            <w:r w:rsidRPr="001A3AB1">
              <w:rPr>
                <w:spacing w:val="-3"/>
              </w:rPr>
              <w:t>o</w:t>
            </w:r>
            <w:r w:rsidRPr="001A3AB1">
              <w:t xml:space="preserve">f 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t>k</w:t>
            </w:r>
            <w:r w:rsidRPr="001A3AB1">
              <w:rPr>
                <w:spacing w:val="4"/>
              </w:rPr>
              <w:t xml:space="preserve"> </w:t>
            </w:r>
            <w:r w:rsidRPr="001A3AB1">
              <w:t>a</w:t>
            </w:r>
            <w:r w:rsidRPr="001A3AB1">
              <w:rPr>
                <w:spacing w:val="-3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nti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3"/>
              </w:rPr>
              <w:t>b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2"/>
              </w:rPr>
              <w:t>k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 xml:space="preserve">f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so</w:t>
            </w:r>
            <w:r w:rsidRPr="001A3AB1">
              <w:rPr>
                <w:spacing w:val="-1"/>
              </w:rPr>
              <w:t>l</w:t>
            </w:r>
            <w:r w:rsidRPr="001A3AB1">
              <w:t>ar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rr</w:t>
            </w:r>
            <w:r w:rsidRPr="001A3AB1">
              <w:t>a</w:t>
            </w:r>
            <w:r w:rsidRPr="001A3AB1">
              <w:rPr>
                <w:spacing w:val="-3"/>
              </w:rPr>
              <w:t>y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u</w:t>
            </w:r>
            <w:r w:rsidRPr="001A3AB1">
              <w:rPr>
                <w:spacing w:val="-3"/>
              </w:rPr>
              <w:t>s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be</w:t>
            </w:r>
            <w:r w:rsidRPr="001A3AB1">
              <w:rPr>
                <w:spacing w:val="-2"/>
              </w:rPr>
              <w:t xml:space="preserve"> 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 xml:space="preserve">o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hstand cor</w:t>
            </w:r>
            <w:r w:rsidRPr="001A3AB1">
              <w:rPr>
                <w:spacing w:val="1"/>
              </w:rPr>
              <w:t>r</w:t>
            </w:r>
            <w:r w:rsidRPr="001A3AB1">
              <w:t>os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v</w:t>
            </w:r>
            <w:r w:rsidRPr="001A3AB1">
              <w:t xml:space="preserve">e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t>c</w:t>
            </w:r>
            <w:r w:rsidRPr="001A3AB1">
              <w:rPr>
                <w:spacing w:val="-1"/>
              </w:rPr>
              <w:t>li</w:t>
            </w:r>
            <w:r w:rsidRPr="001A3AB1">
              <w:rPr>
                <w:spacing w:val="1"/>
              </w:rPr>
              <w:t>m</w:t>
            </w:r>
            <w:r w:rsidRPr="001A3AB1">
              <w:t>a</w:t>
            </w:r>
            <w:r w:rsidRPr="001A3AB1">
              <w:rPr>
                <w:spacing w:val="-2"/>
              </w:rPr>
              <w:t>t</w:t>
            </w:r>
            <w:r w:rsidRPr="001A3AB1">
              <w:t xml:space="preserve">e and 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tr</w:t>
            </w:r>
            <w:r w:rsidRPr="001A3AB1">
              <w:t>o</w:t>
            </w:r>
            <w:r w:rsidRPr="001A3AB1">
              <w:rPr>
                <w:spacing w:val="-3"/>
              </w:rPr>
              <w:t>n</w:t>
            </w:r>
            <w:r w:rsidRPr="001A3AB1">
              <w:t xml:space="preserve">g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d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 access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1</w:t>
            </w:r>
            <w:r w:rsidRPr="001A3AB1">
              <w:rPr>
                <w:spacing w:val="-1"/>
              </w:rPr>
              <w:t>5</w:t>
            </w:r>
            <w:r w:rsidRPr="001A3AB1">
              <w:rPr>
                <w:spacing w:val="-3"/>
              </w:rPr>
              <w:t>0</w:t>
            </w:r>
            <w:r w:rsidRPr="001A3AB1">
              <w:t>k</w:t>
            </w:r>
            <w:r w:rsidRPr="001A3AB1">
              <w:rPr>
                <w:spacing w:val="1"/>
              </w:rPr>
              <w:t>m/</w:t>
            </w:r>
            <w:r w:rsidRPr="001A3AB1">
              <w:rPr>
                <w:spacing w:val="-3"/>
              </w:rPr>
              <w:t>h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-2"/>
              </w:rPr>
              <w:t>r</w:t>
            </w:r>
            <w:r w:rsidRPr="001A3AB1">
              <w:t>.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Al</w:t>
            </w:r>
            <w:r w:rsidRPr="001A3AB1">
              <w:t>l</w:t>
            </w:r>
            <w:r w:rsidRPr="001A3AB1">
              <w:rPr>
                <w:spacing w:val="-2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1"/>
              </w:rPr>
              <w:t>r</w:t>
            </w:r>
            <w:r w:rsidRPr="001A3AB1">
              <w:t>t s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r</w:t>
            </w:r>
            <w:r w:rsidRPr="001A3AB1">
              <w:t>u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>ure compon</w:t>
            </w:r>
            <w:r w:rsidRPr="001A3AB1">
              <w:rPr>
                <w:spacing w:val="-1"/>
              </w:rPr>
              <w:t>e</w:t>
            </w:r>
            <w:r w:rsidRPr="001A3AB1">
              <w:t>n</w:t>
            </w:r>
            <w:r w:rsidRPr="001A3AB1">
              <w:rPr>
                <w:spacing w:val="-2"/>
              </w:rPr>
              <w:t>t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1"/>
              </w:rPr>
              <w:t>di</w:t>
            </w:r>
            <w:r w:rsidRPr="001A3AB1">
              <w:t>ng</w:t>
            </w:r>
            <w:r w:rsidRPr="001A3AB1">
              <w:rPr>
                <w:spacing w:val="1"/>
              </w:rPr>
              <w:t xml:space="preserve"> </w:t>
            </w:r>
            <w:r w:rsidRPr="001A3AB1">
              <w:t>b</w:t>
            </w:r>
            <w:r w:rsidRPr="001A3AB1">
              <w:rPr>
                <w:spacing w:val="-2"/>
              </w:rPr>
              <w:t>r</w:t>
            </w:r>
            <w:r w:rsidRPr="001A3AB1">
              <w:t>ac</w:t>
            </w:r>
            <w:r w:rsidRPr="001A3AB1">
              <w:rPr>
                <w:spacing w:val="2"/>
              </w:rPr>
              <w:t>k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asten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u</w:t>
            </w:r>
            <w:r w:rsidRPr="001A3AB1">
              <w:t>st</w:t>
            </w:r>
            <w:r w:rsidRPr="001A3AB1">
              <w:rPr>
                <w:spacing w:val="2"/>
              </w:rPr>
              <w:t xml:space="preserve"> </w:t>
            </w:r>
            <w:r w:rsidRPr="001A3AB1">
              <w:t>be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4"/>
              </w:rPr>
              <w:t>r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t xml:space="preserve">st at 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t>st</w:t>
            </w:r>
            <w:r w:rsidRPr="001A3AB1">
              <w:rPr>
                <w:spacing w:val="2"/>
              </w:rPr>
              <w:t xml:space="preserve"> </w:t>
            </w:r>
            <w:r w:rsidRPr="001A3AB1">
              <w:t>15</w:t>
            </w:r>
            <w:r w:rsidRPr="001A3AB1">
              <w:rPr>
                <w:spacing w:val="-2"/>
              </w:rPr>
              <w:t xml:space="preserve"> y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o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1"/>
              </w:rPr>
              <w:t>t</w:t>
            </w:r>
            <w:r w:rsidRPr="001A3AB1">
              <w:t>d</w:t>
            </w:r>
            <w:r w:rsidRPr="001A3AB1">
              <w:rPr>
                <w:spacing w:val="-1"/>
              </w:rPr>
              <w:t>o</w:t>
            </w:r>
            <w:r w:rsidRPr="001A3AB1">
              <w:t>or e</w:t>
            </w:r>
            <w:r w:rsidRPr="001A3AB1">
              <w:rPr>
                <w:spacing w:val="-3"/>
              </w:rPr>
              <w:t>x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t>sure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h</w:t>
            </w:r>
            <w:r w:rsidRPr="001A3AB1">
              <w:rPr>
                <w:spacing w:val="-1"/>
              </w:rPr>
              <w:t>o</w:t>
            </w:r>
            <w:r w:rsidRPr="001A3AB1">
              <w:t>ut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p</w:t>
            </w:r>
            <w:r w:rsidRPr="001A3AB1">
              <w:t>prec</w:t>
            </w:r>
            <w:r w:rsidRPr="001A3AB1">
              <w:rPr>
                <w:spacing w:val="-1"/>
              </w:rPr>
              <w:t>i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 co</w:t>
            </w:r>
            <w:r w:rsidRPr="001A3AB1">
              <w:rPr>
                <w:spacing w:val="-1"/>
              </w:rPr>
              <w:t>r</w:t>
            </w:r>
            <w:r w:rsidRPr="001A3AB1">
              <w:rPr>
                <w:spacing w:val="1"/>
              </w:rPr>
              <w:t>r</w:t>
            </w:r>
            <w:r w:rsidRPr="001A3AB1">
              <w:t>os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32FDCE9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AC87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92D5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3F097D3E" w14:textId="77777777" w:rsidTr="00355716">
        <w:trPr>
          <w:trHeight w:hRule="exact" w:val="6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CD18EA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4" w:line="150" w:lineRule="exact"/>
              <w:jc w:val="both"/>
            </w:pPr>
          </w:p>
          <w:p w14:paraId="4E5A51C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3</w:t>
            </w:r>
            <w:r w:rsidRPr="001A3AB1">
              <w:t>.3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A00AA44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42" w:line="252" w:lineRule="exact"/>
              <w:ind w:left="94" w:right="695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rPr>
                <w:spacing w:val="-1"/>
              </w:rPr>
              <w:t>il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 be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3"/>
              </w:rPr>
              <w:t>d</w:t>
            </w:r>
            <w:r w:rsidRPr="001A3AB1">
              <w:rPr>
                <w:spacing w:val="1"/>
              </w:rPr>
              <w:t>j</w:t>
            </w:r>
            <w:r w:rsidRPr="001A3AB1">
              <w:t>us</w:t>
            </w:r>
            <w:r w:rsidRPr="001A3AB1">
              <w:rPr>
                <w:spacing w:val="-2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 be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w</w:t>
            </w:r>
            <w:r w:rsidRPr="001A3AB1">
              <w:t>e</w:t>
            </w:r>
            <w:r w:rsidRPr="001A3AB1">
              <w:rPr>
                <w:spacing w:val="-1"/>
              </w:rPr>
              <w:t>e</w:t>
            </w:r>
            <w:r w:rsidRPr="001A3AB1">
              <w:t>n 1</w:t>
            </w:r>
            <w:r w:rsidRPr="001A3AB1">
              <w:rPr>
                <w:spacing w:val="2"/>
              </w:rPr>
              <w:t>0</w:t>
            </w:r>
            <w:r w:rsidRPr="001A3AB1">
              <w:rPr>
                <w:spacing w:val="1"/>
              </w:rPr>
              <w:t>-</w:t>
            </w:r>
            <w:r w:rsidRPr="001A3AB1">
              <w:t>30</w:t>
            </w:r>
            <w:r w:rsidRPr="001A3AB1">
              <w:rPr>
                <w:spacing w:val="1"/>
              </w:rPr>
              <w:t xml:space="preserve"> 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>g</w:t>
            </w:r>
            <w:r w:rsidRPr="001A3AB1">
              <w:rPr>
                <w:spacing w:val="-2"/>
              </w:rPr>
              <w:t>r</w:t>
            </w:r>
            <w:r w:rsidRPr="001A3AB1">
              <w:t>e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 su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 xml:space="preserve">e </w:t>
            </w:r>
            <w:r w:rsidRPr="001A3AB1">
              <w:rPr>
                <w:spacing w:val="2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d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 xml:space="preserve">n </w:t>
            </w:r>
            <w:r w:rsidRPr="001A3AB1">
              <w:rPr>
                <w:spacing w:val="-2"/>
              </w:rPr>
              <w:t>o</w:t>
            </w:r>
            <w:r w:rsidRPr="001A3AB1">
              <w:t>f 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em</w:t>
            </w:r>
            <w:r w:rsidRPr="001A3AB1">
              <w:rPr>
                <w:spacing w:val="-1"/>
              </w:rPr>
              <w:t xml:space="preserve"> </w:t>
            </w:r>
            <w:r w:rsidRPr="001A3AB1">
              <w:t>as o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li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d in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em</w:t>
            </w:r>
            <w:r w:rsidRPr="001A3AB1">
              <w:rPr>
                <w:spacing w:val="-1"/>
              </w:rPr>
              <w:t xml:space="preserve"> </w:t>
            </w:r>
            <w:r w:rsidRPr="001A3AB1"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690E48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B98DB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401E6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260C2" w:rsidRPr="001A3AB1" w14:paraId="08E68239" w14:textId="77777777" w:rsidTr="00355716">
        <w:trPr>
          <w:trHeight w:hRule="exact" w:val="89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A167F33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18" w:line="280" w:lineRule="exact"/>
              <w:jc w:val="both"/>
            </w:pPr>
          </w:p>
          <w:p w14:paraId="7C1AB2E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ind w:right="102"/>
              <w:jc w:val="both"/>
            </w:pPr>
            <w:r w:rsidRPr="001A3AB1">
              <w:rPr>
                <w:spacing w:val="1"/>
              </w:rPr>
              <w:t>3</w:t>
            </w:r>
            <w:r w:rsidRPr="001A3AB1">
              <w:t>.4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74E068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before="9" w:line="170" w:lineRule="exact"/>
              <w:jc w:val="both"/>
            </w:pPr>
          </w:p>
          <w:p w14:paraId="775E7017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spacing w:line="241" w:lineRule="auto"/>
              <w:ind w:left="94" w:right="808"/>
              <w:jc w:val="both"/>
            </w:pPr>
            <w:r w:rsidRPr="001A3AB1">
              <w:t xml:space="preserve">A </w:t>
            </w:r>
            <w:r w:rsidRPr="001A3AB1">
              <w:rPr>
                <w:spacing w:val="1"/>
              </w:rPr>
              <w:t>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u</w:t>
            </w:r>
            <w:r w:rsidRPr="001A3AB1">
              <w:rPr>
                <w:spacing w:val="-1"/>
              </w:rPr>
              <w:t>a</w:t>
            </w:r>
            <w:r w:rsidRPr="001A3AB1">
              <w:t>l co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1"/>
              </w:rPr>
              <w:t xml:space="preserve"> </w:t>
            </w:r>
            <w:r w:rsidRPr="001A3AB1">
              <w:t>co</w:t>
            </w:r>
            <w:r w:rsidRPr="001A3AB1">
              <w:rPr>
                <w:spacing w:val="-3"/>
              </w:rPr>
              <w:t>n</w:t>
            </w:r>
            <w:r w:rsidRPr="001A3AB1">
              <w:t>s</w:t>
            </w:r>
            <w:r w:rsidRPr="001A3AB1">
              <w:rPr>
                <w:spacing w:val="1"/>
              </w:rPr>
              <w:t>tr</w:t>
            </w:r>
            <w:r w:rsidRPr="001A3AB1">
              <w:t>u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t>ass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3"/>
              </w:rPr>
              <w:t>m</w:t>
            </w:r>
            <w:r w:rsidRPr="001A3AB1">
              <w:t>b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 xml:space="preserve">of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nti</w:t>
            </w:r>
            <w:r w:rsidRPr="001A3AB1">
              <w:rPr>
                <w:spacing w:val="-3"/>
              </w:rPr>
              <w:t>n</w:t>
            </w:r>
            <w:r w:rsidRPr="001A3AB1">
              <w:t>g s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r</w:t>
            </w:r>
            <w:r w:rsidRPr="001A3AB1">
              <w:t>uct</w:t>
            </w:r>
            <w:r w:rsidRPr="001A3AB1">
              <w:rPr>
                <w:spacing w:val="-2"/>
              </w:rPr>
              <w:t>u</w:t>
            </w:r>
            <w:r w:rsidRPr="001A3AB1">
              <w:rPr>
                <w:spacing w:val="1"/>
              </w:rPr>
              <w:t>r</w:t>
            </w:r>
            <w:r w:rsidRPr="001A3AB1">
              <w:t>es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nti</w:t>
            </w:r>
            <w:r w:rsidRPr="001A3AB1">
              <w:rPr>
                <w:spacing w:val="-3"/>
              </w:rPr>
              <w:t>n</w:t>
            </w:r>
            <w:r w:rsidRPr="001A3AB1">
              <w:t xml:space="preserve">g </w:t>
            </w:r>
            <w:r w:rsidRPr="001A3AB1">
              <w:rPr>
                <w:spacing w:val="-2"/>
              </w:rPr>
              <w:t>o</w:t>
            </w:r>
            <w:r w:rsidRPr="001A3AB1">
              <w:t xml:space="preserve">f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d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es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ust 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p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3"/>
              </w:rPr>
              <w:t>v</w:t>
            </w:r>
            <w:r w:rsidRPr="001A3AB1">
              <w:rPr>
                <w:spacing w:val="-1"/>
              </w:rPr>
              <w:t>i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 xml:space="preserve">d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 xml:space="preserve">h </w:t>
            </w:r>
            <w:r w:rsidRPr="001A3AB1">
              <w:rPr>
                <w:spacing w:val="2"/>
              </w:rPr>
              <w:t>t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CFF21E1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3BAEF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E748F5" w14:textId="77777777" w:rsidR="00F260C2" w:rsidRPr="001A3AB1" w:rsidRDefault="00F260C2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3969B2C6" w14:textId="77777777" w:rsidR="00F260C2" w:rsidRPr="001A3AB1" w:rsidRDefault="00F260C2" w:rsidP="001A3AB1">
      <w:pPr>
        <w:jc w:val="both"/>
        <w:rPr>
          <w:lang w:val="en-GB"/>
        </w:rPr>
      </w:pPr>
    </w:p>
    <w:p w14:paraId="78681BF0" w14:textId="77777777" w:rsidR="00355716" w:rsidRPr="001A3AB1" w:rsidRDefault="00355716" w:rsidP="001A3AB1">
      <w:pPr>
        <w:jc w:val="both"/>
        <w:rPr>
          <w:lang w:val="en-GB"/>
        </w:rPr>
      </w:pPr>
    </w:p>
    <w:p w14:paraId="4D04C7E3" w14:textId="77777777" w:rsidR="00355716" w:rsidRPr="001A3AB1" w:rsidRDefault="00355716" w:rsidP="001A3AB1">
      <w:pPr>
        <w:jc w:val="both"/>
        <w:rPr>
          <w:lang w:val="en-GB"/>
        </w:rPr>
      </w:pPr>
    </w:p>
    <w:p w14:paraId="4B75397D" w14:textId="77777777" w:rsidR="00355716" w:rsidRPr="001A3AB1" w:rsidRDefault="00355716" w:rsidP="001A3AB1">
      <w:pPr>
        <w:jc w:val="both"/>
        <w:rPr>
          <w:lang w:val="en-GB"/>
        </w:rPr>
      </w:pPr>
    </w:p>
    <w:tbl>
      <w:tblPr>
        <w:tblW w:w="15593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788"/>
        <w:gridCol w:w="1559"/>
        <w:gridCol w:w="1701"/>
        <w:gridCol w:w="1843"/>
      </w:tblGrid>
      <w:tr w:rsidR="00355716" w:rsidRPr="001A3AB1" w14:paraId="07B75148" w14:textId="77777777" w:rsidTr="00685614">
        <w:trPr>
          <w:trHeight w:hRule="exact" w:val="1775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F3F7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3D130B1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6" w:line="280" w:lineRule="exact"/>
              <w:jc w:val="both"/>
            </w:pPr>
          </w:p>
          <w:p w14:paraId="1E9CDD5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3</w:t>
            </w:r>
            <w:r w:rsidRPr="001A3AB1">
              <w:t>.5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E9493" w14:textId="65E8A450" w:rsidR="00355716" w:rsidRPr="001A3AB1" w:rsidRDefault="00355716" w:rsidP="00685614">
            <w:pPr>
              <w:widowControl w:val="0"/>
              <w:autoSpaceDE w:val="0"/>
              <w:autoSpaceDN w:val="0"/>
              <w:adjustRightInd w:val="0"/>
              <w:spacing w:line="251" w:lineRule="exact"/>
              <w:ind w:left="95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>umi</w:t>
            </w:r>
            <w:r w:rsidRPr="001A3AB1">
              <w:rPr>
                <w:spacing w:val="-1"/>
              </w:rPr>
              <w:t>n</w:t>
            </w:r>
            <w:r w:rsidRPr="001A3AB1">
              <w:t>um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il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</w:t>
            </w:r>
            <w:r w:rsidRPr="001A3AB1">
              <w:rPr>
                <w:spacing w:val="-2"/>
              </w:rPr>
              <w:t xml:space="preserve"> </w:t>
            </w:r>
            <w:r w:rsidRPr="001A3AB1">
              <w:t>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a 600</w:t>
            </w:r>
            <w:r w:rsidRPr="001A3AB1">
              <w:rPr>
                <w:spacing w:val="-1"/>
              </w:rPr>
              <w:t>5</w:t>
            </w:r>
            <w:r w:rsidRPr="001A3AB1">
              <w:rPr>
                <w:spacing w:val="-2"/>
              </w:rPr>
              <w:t>-</w:t>
            </w:r>
            <w:r w:rsidRPr="001A3AB1">
              <w:rPr>
                <w:spacing w:val="2"/>
              </w:rPr>
              <w:t>T</w:t>
            </w:r>
            <w:r w:rsidRPr="001A3AB1">
              <w:t>5 a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u</w:t>
            </w:r>
            <w:r w:rsidRPr="001A3AB1">
              <w:t>m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ll</w:t>
            </w:r>
            <w:r w:rsidRPr="001A3AB1">
              <w:t>oy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 ha</w:t>
            </w:r>
            <w:r w:rsidRPr="001A3AB1">
              <w:rPr>
                <w:spacing w:val="-2"/>
              </w:rPr>
              <w:t>v</w:t>
            </w:r>
            <w:r w:rsidRPr="001A3AB1">
              <w:t>e an</w:t>
            </w:r>
            <w:r w:rsidRPr="001A3AB1">
              <w:rPr>
                <w:spacing w:val="1"/>
              </w:rPr>
              <w:t xml:space="preserve"> 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ate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s</w:t>
            </w:r>
            <w:r w:rsidRPr="001A3AB1">
              <w:rPr>
                <w:spacing w:val="-1"/>
              </w:rPr>
              <w:t>il</w:t>
            </w:r>
            <w:r w:rsidRPr="001A3AB1">
              <w:t xml:space="preserve">e 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tr</w:t>
            </w:r>
            <w:r w:rsidRPr="001A3AB1">
              <w:t>e</w:t>
            </w:r>
            <w:r w:rsidRPr="001A3AB1">
              <w:rPr>
                <w:spacing w:val="-3"/>
              </w:rPr>
              <w:t>n</w:t>
            </w:r>
            <w:r w:rsidRPr="001A3AB1">
              <w:t>gth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="00685614">
              <w:t xml:space="preserve"> </w:t>
            </w:r>
            <w:r w:rsidRPr="001A3AB1">
              <w:t>1</w:t>
            </w:r>
            <w:r w:rsidRPr="001A3AB1">
              <w:rPr>
                <w:spacing w:val="-1"/>
              </w:rPr>
              <w:t>9</w:t>
            </w:r>
            <w:r w:rsidRPr="001A3AB1">
              <w:rPr>
                <w:spacing w:val="1"/>
              </w:rPr>
              <w:t>.</w:t>
            </w:r>
            <w:r w:rsidRPr="001A3AB1">
              <w:rPr>
                <w:spacing w:val="-3"/>
              </w:rPr>
              <w:t>9</w:t>
            </w:r>
            <w:r w:rsidRPr="001A3AB1">
              <w:rPr>
                <w:spacing w:val="2"/>
              </w:rPr>
              <w:t>k</w:t>
            </w:r>
            <w:r w:rsidRPr="001A3AB1">
              <w:rPr>
                <w:spacing w:val="-1"/>
              </w:rPr>
              <w:t>N/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2"/>
              </w:rPr>
              <w:t>²</w:t>
            </w:r>
            <w:r w:rsidRPr="001A3AB1">
              <w:t xml:space="preserve">. </w:t>
            </w: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l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ust h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v</w:t>
            </w:r>
            <w:r w:rsidRPr="001A3AB1">
              <w:t xml:space="preserve">e </w:t>
            </w: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secti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d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-3"/>
              </w:rPr>
              <w:t>u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5.7</w:t>
            </w:r>
            <w:r w:rsidRPr="001A3AB1">
              <w:rPr>
                <w:spacing w:val="-2"/>
              </w:rPr>
              <w:t>8</w:t>
            </w:r>
            <w:r w:rsidRPr="001A3AB1">
              <w:t>c</w:t>
            </w:r>
            <w:r w:rsidRPr="001A3AB1">
              <w:rPr>
                <w:spacing w:val="1"/>
              </w:rPr>
              <w:t>m</w:t>
            </w:r>
            <w:r w:rsidRPr="001A3AB1">
              <w:t>3</w:t>
            </w:r>
            <w:r w:rsidRPr="001A3AB1">
              <w:rPr>
                <w:spacing w:val="-2"/>
              </w:rPr>
              <w:t xml:space="preserve"> </w:t>
            </w:r>
            <w:r w:rsidRPr="001A3AB1">
              <w:t>or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l</w:t>
            </w:r>
            <w:r w:rsidRPr="001A3AB1">
              <w:t>a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t>.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-1"/>
              </w:rPr>
              <w:t>l</w:t>
            </w:r>
            <w:r w:rsidRPr="001A3AB1">
              <w:t>l b</w:t>
            </w:r>
            <w:r w:rsidRPr="001A3AB1">
              <w:rPr>
                <w:spacing w:val="-1"/>
              </w:rPr>
              <w:t>ol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 xml:space="preserve">d </w:t>
            </w:r>
            <w:r w:rsidRPr="001A3AB1">
              <w:rPr>
                <w:spacing w:val="-2"/>
              </w:rPr>
              <w:t>s</w:t>
            </w:r>
            <w:r w:rsidRPr="001A3AB1">
              <w:t>c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-4"/>
              </w:rPr>
              <w:t>w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l</w:t>
            </w:r>
            <w:r w:rsidRPr="001A3AB1">
              <w:t>l be</w:t>
            </w:r>
            <w:r w:rsidRPr="001A3AB1">
              <w:rPr>
                <w:spacing w:val="1"/>
              </w:rPr>
              <w:t xml:space="preserve"> m</w:t>
            </w:r>
            <w:r w:rsidRPr="001A3AB1">
              <w:t>a</w:t>
            </w:r>
            <w:r w:rsidRPr="001A3AB1">
              <w:rPr>
                <w:spacing w:val="-1"/>
              </w:rPr>
              <w:t>d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l</w:t>
            </w:r>
            <w:r w:rsidRPr="001A3AB1">
              <w:t>ess s</w:t>
            </w:r>
            <w:r w:rsidRPr="001A3AB1">
              <w:rPr>
                <w:spacing w:val="2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t xml:space="preserve">el </w:t>
            </w:r>
            <w:r w:rsidRPr="001A3AB1">
              <w:rPr>
                <w:spacing w:val="1"/>
              </w:rPr>
              <w:t>(</w:t>
            </w:r>
            <w:r w:rsidRPr="001A3AB1">
              <w:t>3</w:t>
            </w:r>
            <w:r w:rsidRPr="001A3AB1">
              <w:rPr>
                <w:spacing w:val="-1"/>
              </w:rPr>
              <w:t>1</w:t>
            </w:r>
            <w:r w:rsidRPr="001A3AB1">
              <w:t>6</w:t>
            </w:r>
            <w:r w:rsidRPr="001A3AB1">
              <w:rPr>
                <w:spacing w:val="-1"/>
              </w:rPr>
              <w:t>SS</w:t>
            </w:r>
            <w:r w:rsidRPr="001A3AB1">
              <w:rPr>
                <w:spacing w:val="1"/>
              </w:rPr>
              <w:t>)</w:t>
            </w:r>
            <w:r w:rsidRPr="001A3AB1">
              <w:t xml:space="preserve">. </w:t>
            </w:r>
            <w:r w:rsidRPr="001A3AB1">
              <w:rPr>
                <w:spacing w:val="-1"/>
              </w:rPr>
              <w:t>Al</w:t>
            </w:r>
            <w:r w:rsidRPr="001A3AB1">
              <w:t>l c</w:t>
            </w:r>
            <w:r w:rsidRPr="001A3AB1">
              <w:rPr>
                <w:spacing w:val="-1"/>
              </w:rPr>
              <w:t>l</w:t>
            </w:r>
            <w:r w:rsidRPr="001A3AB1">
              <w:t>amps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h</w:t>
            </w:r>
            <w:r w:rsidRPr="001A3AB1">
              <w:t>at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tt</w:t>
            </w:r>
            <w:r w:rsidRPr="001A3AB1">
              <w:t>ach</w:t>
            </w:r>
            <w:r w:rsidRPr="001A3AB1">
              <w:rPr>
                <w:spacing w:val="-2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r</w:t>
            </w:r>
            <w:r w:rsidRPr="001A3AB1">
              <w:t>o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o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 xml:space="preserve">d </w:t>
            </w:r>
            <w:r w:rsidRPr="001A3AB1">
              <w:rPr>
                <w:spacing w:val="-2"/>
              </w:rPr>
              <w:t>b</w:t>
            </w:r>
            <w:r w:rsidRPr="001A3AB1">
              <w:t xml:space="preserve">e </w:t>
            </w:r>
            <w:r w:rsidRPr="001A3AB1">
              <w:rPr>
                <w:spacing w:val="5"/>
              </w:rPr>
              <w:t>S</w:t>
            </w:r>
            <w:r w:rsidRPr="001A3AB1">
              <w:rPr>
                <w:spacing w:val="1"/>
              </w:rPr>
              <w:t>-</w:t>
            </w:r>
            <w:r w:rsidRPr="001A3AB1">
              <w:t>5</w:t>
            </w:r>
            <w:r w:rsidRPr="001A3AB1">
              <w:rPr>
                <w:spacing w:val="-2"/>
              </w:rPr>
              <w:t xml:space="preserve"> </w:t>
            </w:r>
            <w:r w:rsidRPr="001A3AB1">
              <w:t>brand or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p</w:t>
            </w:r>
            <w:r w:rsidRPr="001A3AB1">
              <w:rPr>
                <w:spacing w:val="-3"/>
              </w:rPr>
              <w:t>p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3"/>
              </w:rPr>
              <w:t>v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1"/>
              </w:rPr>
              <w:t>a</w:t>
            </w:r>
            <w:r w:rsidRPr="001A3AB1">
              <w:t xml:space="preserve">l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 xml:space="preserve">h </w:t>
            </w:r>
            <w:r w:rsidRPr="001A3AB1">
              <w:rPr>
                <w:spacing w:val="-2"/>
              </w:rPr>
              <w:t>p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1"/>
              </w:rPr>
              <w:t>p</w:t>
            </w:r>
            <w:r w:rsidRPr="001A3AB1">
              <w:t>er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se</w:t>
            </w:r>
            <w:r w:rsidRPr="001A3AB1">
              <w:rPr>
                <w:spacing w:val="-1"/>
              </w:rPr>
              <w:t>al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 xml:space="preserve">t </w:t>
            </w:r>
            <w:r w:rsidRPr="001A3AB1">
              <w:rPr>
                <w:spacing w:val="-3"/>
              </w:rPr>
              <w:t>a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c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m</w:t>
            </w:r>
            <w:r w:rsidRPr="001A3AB1">
              <w:t>p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co</w:t>
            </w:r>
            <w:r w:rsidRPr="001A3AB1">
              <w:rPr>
                <w:spacing w:val="-1"/>
              </w:rPr>
              <w:t>n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-2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t>.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3"/>
              </w:rPr>
              <w:t>l</w:t>
            </w:r>
            <w:r w:rsidRPr="001A3AB1">
              <w:t>l e</w:t>
            </w:r>
            <w:r w:rsidRPr="001A3AB1">
              <w:rPr>
                <w:spacing w:val="-3"/>
              </w:rPr>
              <w:t>x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t>sed</w:t>
            </w:r>
            <w:r w:rsidRPr="001A3AB1">
              <w:rPr>
                <w:spacing w:val="1"/>
              </w:rPr>
              <w:t xml:space="preserve"> m</w:t>
            </w:r>
            <w:r w:rsidRPr="001A3AB1">
              <w:t>at</w:t>
            </w:r>
            <w:r w:rsidRPr="001A3AB1">
              <w:rPr>
                <w:spacing w:val="-2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</w:t>
            </w:r>
            <w:r w:rsidR="00685614">
              <w:t xml:space="preserve"> </w:t>
            </w:r>
            <w:r w:rsidRPr="001A3AB1">
              <w:t>be</w:t>
            </w:r>
            <w:r w:rsidRPr="001A3AB1">
              <w:rPr>
                <w:spacing w:val="1"/>
              </w:rPr>
              <w:t xml:space="preserve"> </w:t>
            </w:r>
            <w:r w:rsidRPr="001A3AB1">
              <w:t>n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2"/>
              </w:rPr>
              <w:t>-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3"/>
              </w:rPr>
              <w:t>x</w:t>
            </w:r>
            <w:r w:rsidRPr="001A3AB1">
              <w:rPr>
                <w:spacing w:val="-1"/>
              </w:rPr>
              <w:t>i</w:t>
            </w:r>
            <w:r w:rsidRPr="001A3AB1">
              <w:t>c</w:t>
            </w:r>
            <w:r w:rsidRPr="001A3AB1">
              <w:rPr>
                <w:spacing w:val="1"/>
              </w:rPr>
              <w:t xml:space="preserve"> t</w:t>
            </w:r>
            <w:r w:rsidRPr="001A3AB1">
              <w:t>o a</w:t>
            </w:r>
            <w:r w:rsidRPr="001A3AB1">
              <w:rPr>
                <w:spacing w:val="-1"/>
              </w:rPr>
              <w:t>ll</w:t>
            </w:r>
            <w:r w:rsidRPr="001A3AB1">
              <w:t>ow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>r co</w:t>
            </w:r>
            <w:r w:rsidRPr="001A3AB1">
              <w:rPr>
                <w:spacing w:val="-1"/>
              </w:rPr>
              <w:t>ll</w:t>
            </w:r>
            <w:r w:rsidRPr="001A3AB1">
              <w:t>ecti</w:t>
            </w:r>
            <w:r w:rsidRPr="001A3AB1">
              <w:rPr>
                <w:spacing w:val="-1"/>
              </w:rPr>
              <w:t>o</w:t>
            </w:r>
            <w:r w:rsidRPr="001A3AB1">
              <w:t xml:space="preserve">n </w:t>
            </w:r>
            <w:r w:rsidRPr="001A3AB1">
              <w:rPr>
                <w:spacing w:val="-2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p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4"/>
              </w:rPr>
              <w:t>w</w:t>
            </w:r>
            <w:r w:rsidRPr="001A3AB1">
              <w:t>ater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69DB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E9A2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BB3A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5EA74489" w14:textId="77777777" w:rsidTr="00355716">
        <w:trPr>
          <w:trHeight w:hRule="exact" w:val="62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12" w:space="0" w:color="F0F0F0"/>
              <w:right w:val="single" w:sz="8" w:space="0" w:color="000000"/>
            </w:tcBorders>
          </w:tcPr>
          <w:p w14:paraId="1EB5DB3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" w:line="150" w:lineRule="exact"/>
              <w:jc w:val="both"/>
            </w:pPr>
          </w:p>
          <w:p w14:paraId="41A6F52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3</w:t>
            </w:r>
            <w:r w:rsidRPr="001A3AB1">
              <w:t>.6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16" w:space="0" w:color="F0F0F0"/>
              <w:right w:val="single" w:sz="8" w:space="0" w:color="000000"/>
            </w:tcBorders>
          </w:tcPr>
          <w:p w14:paraId="3D182A9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 w:line="160" w:lineRule="exact"/>
              <w:jc w:val="both"/>
            </w:pPr>
          </w:p>
          <w:p w14:paraId="6326D6F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  <w:r w:rsidRPr="001A3AB1">
              <w:rPr>
                <w:spacing w:val="-1"/>
              </w:rPr>
              <w:t>E</w:t>
            </w:r>
            <w:r w:rsidRPr="001A3AB1">
              <w:t>n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eri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Di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m</w:t>
            </w:r>
            <w:r w:rsidRPr="001A3AB1">
              <w:t>s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1"/>
              </w:rPr>
              <w:t>f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n</w:t>
            </w:r>
            <w:r w:rsidRPr="001A3AB1">
              <w:rPr>
                <w:spacing w:val="-1"/>
              </w:rPr>
              <w:t>d</w:t>
            </w:r>
            <w:r w:rsidRPr="001A3AB1">
              <w:t>ati</w:t>
            </w:r>
            <w:r w:rsidRPr="001A3AB1">
              <w:rPr>
                <w:spacing w:val="-1"/>
              </w:rPr>
              <w:t>o</w:t>
            </w:r>
            <w:r w:rsidRPr="001A3AB1">
              <w:t>ns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 xml:space="preserve">d </w:t>
            </w:r>
            <w:r w:rsidRPr="001A3AB1">
              <w:rPr>
                <w:spacing w:val="-2"/>
              </w:rPr>
              <w:t>F</w:t>
            </w:r>
            <w:r w:rsidRPr="001A3AB1">
              <w:rPr>
                <w:spacing w:val="1"/>
              </w:rPr>
              <w:t>r</w:t>
            </w:r>
            <w:r w:rsidRPr="001A3AB1">
              <w:t>ami</w:t>
            </w:r>
            <w:r w:rsidRPr="001A3AB1">
              <w:rPr>
                <w:spacing w:val="-3"/>
              </w:rPr>
              <w:t>n</w:t>
            </w:r>
            <w:r w:rsidRPr="001A3AB1">
              <w:t>g shou</w:t>
            </w:r>
            <w:r w:rsidRPr="001A3AB1">
              <w:rPr>
                <w:spacing w:val="-2"/>
              </w:rPr>
              <w:t>l</w:t>
            </w:r>
            <w:r w:rsidRPr="001A3AB1">
              <w:t>d be</w:t>
            </w:r>
            <w:r w:rsidRPr="001A3AB1">
              <w:rPr>
                <w:spacing w:val="-1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li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3"/>
              </w:rPr>
              <w:t>t</w:t>
            </w:r>
            <w:r w:rsidRPr="001A3AB1">
              <w:t xml:space="preserve">h </w:t>
            </w:r>
            <w:r w:rsidRPr="001A3AB1">
              <w:rPr>
                <w:spacing w:val="2"/>
              </w:rPr>
              <w:t>t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>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0" w:space="0" w:color="F0F0F0"/>
              <w:right w:val="single" w:sz="8" w:space="0" w:color="000000"/>
            </w:tcBorders>
          </w:tcPr>
          <w:p w14:paraId="6412BCF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0" w:space="0" w:color="F0F0F0"/>
              <w:right w:val="single" w:sz="8" w:space="0" w:color="000000"/>
            </w:tcBorders>
          </w:tcPr>
          <w:p w14:paraId="3DE74E4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0" w:space="0" w:color="F0F0F0"/>
              <w:right w:val="single" w:sz="8" w:space="0" w:color="000000"/>
            </w:tcBorders>
          </w:tcPr>
          <w:p w14:paraId="6DB1F23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52CD9EB4" w14:textId="77777777" w:rsidTr="00355716">
        <w:trPr>
          <w:trHeight w:hRule="exact" w:val="311"/>
        </w:trPr>
        <w:tc>
          <w:tcPr>
            <w:tcW w:w="1702" w:type="dxa"/>
            <w:tcBorders>
              <w:top w:val="single" w:sz="12" w:space="0" w:color="F0F0F0"/>
              <w:left w:val="single" w:sz="8" w:space="0" w:color="000000"/>
              <w:bottom w:val="single" w:sz="12" w:space="0" w:color="F0F0F0"/>
              <w:right w:val="single" w:sz="8" w:space="0" w:color="000000"/>
            </w:tcBorders>
            <w:shd w:val="clear" w:color="auto" w:fill="F0F0F0"/>
          </w:tcPr>
          <w:p w14:paraId="51FD1A1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"/>
              <w:ind w:right="98"/>
              <w:jc w:val="both"/>
            </w:pPr>
            <w:r w:rsidRPr="001A3AB1">
              <w:rPr>
                <w:b/>
                <w:bCs/>
              </w:rPr>
              <w:t>4</w:t>
            </w:r>
          </w:p>
        </w:tc>
        <w:tc>
          <w:tcPr>
            <w:tcW w:w="8788" w:type="dxa"/>
            <w:tcBorders>
              <w:top w:val="single" w:sz="16" w:space="0" w:color="F0F0F0"/>
              <w:left w:val="single" w:sz="8" w:space="0" w:color="000000"/>
              <w:bottom w:val="single" w:sz="16" w:space="0" w:color="F0F0F0"/>
              <w:right w:val="single" w:sz="8" w:space="0" w:color="000000"/>
            </w:tcBorders>
            <w:shd w:val="clear" w:color="auto" w:fill="F0F0F0"/>
          </w:tcPr>
          <w:p w14:paraId="75DF4B9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/>
              <w:ind w:left="95"/>
              <w:jc w:val="both"/>
            </w:pPr>
            <w:r w:rsidRPr="001A3AB1">
              <w:rPr>
                <w:b/>
                <w:bCs/>
                <w:spacing w:val="-1"/>
              </w:rPr>
              <w:t>B</w:t>
            </w:r>
            <w:r w:rsidRPr="001A3AB1">
              <w:rPr>
                <w:b/>
                <w:bCs/>
              </w:rPr>
              <w:t>at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ery</w:t>
            </w:r>
            <w:r w:rsidRPr="001A3AB1">
              <w:rPr>
                <w:b/>
                <w:bCs/>
                <w:spacing w:val="-4"/>
              </w:rPr>
              <w:t xml:space="preserve"> </w:t>
            </w:r>
            <w:r w:rsidRPr="001A3AB1">
              <w:rPr>
                <w:b/>
                <w:bCs/>
                <w:spacing w:val="-1"/>
              </w:rPr>
              <w:t>B</w:t>
            </w:r>
            <w:r w:rsidRPr="001A3AB1">
              <w:rPr>
                <w:b/>
                <w:bCs/>
              </w:rPr>
              <w:t>a</w:t>
            </w:r>
            <w:r w:rsidRPr="001A3AB1">
              <w:rPr>
                <w:b/>
                <w:bCs/>
                <w:spacing w:val="-1"/>
              </w:rPr>
              <w:t>n</w:t>
            </w:r>
            <w:r w:rsidRPr="001A3AB1">
              <w:rPr>
                <w:b/>
                <w:bCs/>
              </w:rPr>
              <w:t>k</w:t>
            </w:r>
          </w:p>
        </w:tc>
        <w:tc>
          <w:tcPr>
            <w:tcW w:w="1559" w:type="dxa"/>
            <w:tcBorders>
              <w:top w:val="single" w:sz="10" w:space="0" w:color="F0F0F0"/>
              <w:left w:val="single" w:sz="8" w:space="0" w:color="000000"/>
              <w:bottom w:val="single" w:sz="10" w:space="0" w:color="F0F0F0"/>
              <w:right w:val="single" w:sz="8" w:space="0" w:color="000000"/>
            </w:tcBorders>
            <w:shd w:val="clear" w:color="auto" w:fill="F0F0F0"/>
          </w:tcPr>
          <w:p w14:paraId="126381C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10" w:space="0" w:color="F0F0F0"/>
              <w:left w:val="single" w:sz="8" w:space="0" w:color="000000"/>
              <w:bottom w:val="single" w:sz="10" w:space="0" w:color="F0F0F0"/>
              <w:right w:val="single" w:sz="8" w:space="0" w:color="000000"/>
            </w:tcBorders>
            <w:shd w:val="clear" w:color="auto" w:fill="F0F0F0"/>
          </w:tcPr>
          <w:p w14:paraId="0E7753E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10" w:space="0" w:color="F0F0F0"/>
              <w:left w:val="single" w:sz="8" w:space="0" w:color="000000"/>
              <w:bottom w:val="single" w:sz="10" w:space="0" w:color="F0F0F0"/>
              <w:right w:val="single" w:sz="8" w:space="0" w:color="000000"/>
            </w:tcBorders>
            <w:shd w:val="clear" w:color="auto" w:fill="F0F0F0"/>
          </w:tcPr>
          <w:p w14:paraId="12DA111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0486EF2A" w14:textId="77777777" w:rsidTr="00355716">
        <w:trPr>
          <w:trHeight w:hRule="exact" w:val="1195"/>
        </w:trPr>
        <w:tc>
          <w:tcPr>
            <w:tcW w:w="1702" w:type="dxa"/>
            <w:tcBorders>
              <w:top w:val="single" w:sz="12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E3DF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15AB75F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3" w:line="240" w:lineRule="exact"/>
              <w:jc w:val="both"/>
            </w:pPr>
          </w:p>
          <w:p w14:paraId="6DD91A4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.1</w:t>
            </w:r>
          </w:p>
        </w:tc>
        <w:tc>
          <w:tcPr>
            <w:tcW w:w="8788" w:type="dxa"/>
            <w:tcBorders>
              <w:top w:val="single" w:sz="16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32E8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 w:line="200" w:lineRule="exact"/>
              <w:jc w:val="both"/>
            </w:pPr>
          </w:p>
          <w:p w14:paraId="0CACC53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 w:right="205"/>
              <w:jc w:val="both"/>
            </w:pPr>
            <w:r w:rsidRPr="001A3AB1">
              <w:t>A 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3"/>
              </w:rPr>
              <w:t>n</w:t>
            </w:r>
            <w:r w:rsidRPr="001A3AB1">
              <w:t>k</w:t>
            </w:r>
            <w:r w:rsidRPr="001A3AB1">
              <w:rPr>
                <w:spacing w:val="4"/>
              </w:rPr>
              <w:t xml:space="preserve"> 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</w:t>
            </w:r>
            <w:r w:rsidRPr="001A3AB1">
              <w:rPr>
                <w:spacing w:val="-2"/>
              </w:rPr>
              <w:t xml:space="preserve"> </w:t>
            </w:r>
            <w:r w:rsidRPr="001A3AB1">
              <w:t>s</w:t>
            </w:r>
            <w:r w:rsidRPr="001A3AB1">
              <w:rPr>
                <w:spacing w:val="-3"/>
              </w:rPr>
              <w:t>h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 xml:space="preserve">l </w:t>
            </w:r>
            <w:r w:rsidRPr="001A3AB1">
              <w:rPr>
                <w:spacing w:val="1"/>
              </w:rPr>
              <w:t>m</w:t>
            </w:r>
            <w:r w:rsidRPr="001A3AB1">
              <w:t>e</w:t>
            </w:r>
            <w:r w:rsidRPr="001A3AB1">
              <w:rPr>
                <w:spacing w:val="-1"/>
              </w:rPr>
              <w:t>e</w:t>
            </w:r>
            <w:r w:rsidRPr="001A3AB1">
              <w:t xml:space="preserve">t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ail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pth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i</w:t>
            </w:r>
            <w:r w:rsidRPr="001A3AB1">
              <w:t>sch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e</w:t>
            </w:r>
            <w:r w:rsidRPr="001A3AB1">
              <w:rPr>
                <w:spacing w:val="-1"/>
              </w:rPr>
              <w:t>e</w:t>
            </w:r>
            <w:r w:rsidRPr="001A3AB1">
              <w:t xml:space="preserve">t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d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att</w:t>
            </w:r>
            <w:r w:rsidRPr="001A3AB1">
              <w:rPr>
                <w:spacing w:val="3"/>
              </w:rPr>
              <w:t xml:space="preserve"> </w:t>
            </w:r>
            <w:r w:rsidRPr="001A3AB1">
              <w:t>h</w:t>
            </w:r>
            <w:r w:rsidRPr="001A3AB1">
              <w:rPr>
                <w:spacing w:val="-1"/>
              </w:rPr>
              <w:t>o</w:t>
            </w:r>
            <w:r w:rsidRPr="001A3AB1">
              <w:t xml:space="preserve">ur 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</w:t>
            </w:r>
            <w:r w:rsidRPr="001A3AB1">
              <w:rPr>
                <w:spacing w:val="1"/>
              </w:rPr>
              <w:t>m</w:t>
            </w:r>
            <w:r w:rsidRPr="001A3AB1">
              <w:t>e</w:t>
            </w:r>
            <w:r w:rsidRPr="001A3AB1">
              <w:rPr>
                <w:spacing w:val="-3"/>
              </w:rPr>
              <w:t>n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 xml:space="preserve">f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 xml:space="preserve">e </w:t>
            </w:r>
            <w:r w:rsidRPr="001A3AB1">
              <w:rPr>
                <w:spacing w:val="-2"/>
              </w:rPr>
              <w:t>a</w:t>
            </w:r>
            <w:r w:rsidRPr="001A3AB1">
              <w:t>nd</w:t>
            </w:r>
            <w:r w:rsidRPr="001A3AB1">
              <w:rPr>
                <w:spacing w:val="1"/>
              </w:rPr>
              <w:t xml:space="preserve"> </w:t>
            </w:r>
            <w:r w:rsidRPr="001A3AB1">
              <w:t>can</w:t>
            </w:r>
            <w:r w:rsidRPr="001A3AB1">
              <w:rPr>
                <w:spacing w:val="1"/>
              </w:rPr>
              <w:t xml:space="preserve"> </w:t>
            </w:r>
            <w:r w:rsidRPr="001A3AB1">
              <w:t>co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u</w:t>
            </w:r>
            <w:r w:rsidRPr="001A3AB1">
              <w:t>e supp</w:t>
            </w:r>
            <w:r w:rsidRPr="001A3AB1">
              <w:rPr>
                <w:spacing w:val="-2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t</w:t>
            </w:r>
            <w:r w:rsidRPr="001A3AB1">
              <w:t>he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l</w:t>
            </w:r>
            <w:r w:rsidRPr="001A3AB1">
              <w:t>o</w:t>
            </w:r>
            <w:r w:rsidRPr="001A3AB1">
              <w:rPr>
                <w:spacing w:val="-1"/>
              </w:rPr>
              <w:t>a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l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s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3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ut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t>omous</w:t>
            </w:r>
            <w:r w:rsidRPr="001A3AB1">
              <w:rPr>
                <w:spacing w:val="1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 a</w:t>
            </w:r>
            <w:r w:rsidRPr="001A3AB1">
              <w:rPr>
                <w:spacing w:val="-1"/>
              </w:rPr>
              <w:t xml:space="preserve"> D</w:t>
            </w:r>
            <w:r w:rsidRPr="001A3AB1">
              <w:rPr>
                <w:spacing w:val="1"/>
              </w:rPr>
              <w:t>O</w:t>
            </w:r>
            <w:r w:rsidRPr="001A3AB1">
              <w:t xml:space="preserve">D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7</w:t>
            </w:r>
            <w:r w:rsidRPr="001A3AB1">
              <w:rPr>
                <w:spacing w:val="-3"/>
              </w:rPr>
              <w:t>0</w:t>
            </w:r>
            <w:r w:rsidRPr="001A3AB1">
              <w:t>%.</w:t>
            </w:r>
          </w:p>
        </w:tc>
        <w:tc>
          <w:tcPr>
            <w:tcW w:w="1559" w:type="dxa"/>
            <w:tcBorders>
              <w:top w:val="single" w:sz="10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59B9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10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F42A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10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BF29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091FBD16" w14:textId="77777777" w:rsidTr="00355716">
        <w:trPr>
          <w:trHeight w:hRule="exact" w:val="84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139C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lastRenderedPageBreak/>
              <w:t>4</w:t>
            </w:r>
            <w:r w:rsidRPr="001A3AB1">
              <w:t>.2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322C2" w14:textId="05001597" w:rsidR="00355716" w:rsidRPr="001A3AB1" w:rsidRDefault="00355716" w:rsidP="00354592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t>eri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 be</w:t>
            </w:r>
            <w:r w:rsidR="00354592">
              <w:t xml:space="preserve"> </w:t>
            </w:r>
            <w:r w:rsidR="00354592">
              <w:rPr>
                <w:spacing w:val="-1"/>
              </w:rPr>
              <w:t>Lithium-ion</w:t>
            </w:r>
            <w:r w:rsidR="0034597C">
              <w:rPr>
                <w:spacing w:val="-1"/>
              </w:rPr>
              <w:t xml:space="preserve"> battery c</w:t>
            </w:r>
            <w:r w:rsidRPr="001A3AB1">
              <w:t>e</w:t>
            </w:r>
            <w:r w:rsidRPr="001A3AB1">
              <w:rPr>
                <w:spacing w:val="1"/>
              </w:rPr>
              <w:t>l</w:t>
            </w:r>
            <w:r w:rsidRPr="001A3AB1">
              <w:rPr>
                <w:spacing w:val="-1"/>
              </w:rPr>
              <w:t>l</w:t>
            </w:r>
            <w:r w:rsidRPr="001A3AB1">
              <w:t>s</w:t>
            </w:r>
            <w:r w:rsidRPr="001A3AB1">
              <w:rPr>
                <w:spacing w:val="-3"/>
              </w:rPr>
              <w:t xml:space="preserve"> </w:t>
            </w:r>
            <w:r w:rsidR="00354592">
              <w:t>48</w:t>
            </w:r>
            <w:r w:rsidRPr="001A3AB1">
              <w:t>V</w:t>
            </w:r>
            <w:r w:rsidRPr="001A3AB1">
              <w:rPr>
                <w:spacing w:val="-5"/>
              </w:rPr>
              <w:t xml:space="preserve"> </w:t>
            </w:r>
            <w:r w:rsidR="00354592">
              <w:rPr>
                <w:spacing w:val="2"/>
              </w:rPr>
              <w:t>24kWh.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93E2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2113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A796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74A25226" w14:textId="77777777" w:rsidTr="00355716">
        <w:trPr>
          <w:trHeight w:hRule="exact" w:val="65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59A9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180" w:lineRule="exact"/>
              <w:jc w:val="both"/>
            </w:pPr>
          </w:p>
          <w:p w14:paraId="69290D3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95070" w14:textId="307FEABA" w:rsidR="00355716" w:rsidRPr="001A3AB1" w:rsidRDefault="00355716" w:rsidP="00354592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t>ery</w:t>
            </w:r>
            <w:r w:rsidRPr="001A3AB1">
              <w:rPr>
                <w:spacing w:val="-1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ns</w:t>
            </w:r>
            <w:r w:rsidRPr="001A3AB1">
              <w:rPr>
                <w:spacing w:val="-2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 h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v</w:t>
            </w:r>
            <w:r w:rsidRPr="001A3AB1">
              <w:t>e no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ore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</w:t>
            </w:r>
            <w:r w:rsidRPr="001A3AB1">
              <w:rPr>
                <w:spacing w:val="-1"/>
              </w:rPr>
              <w:t>a</w:t>
            </w:r>
            <w:r w:rsidRPr="001A3AB1">
              <w:t>n</w:t>
            </w:r>
            <w:r w:rsidR="00354592">
              <w:t xml:space="preserve"> 48</w:t>
            </w:r>
            <w:r w:rsidRPr="001A3AB1">
              <w:t xml:space="preserve">V </w:t>
            </w:r>
            <w:r w:rsidRPr="001A3AB1">
              <w:rPr>
                <w:spacing w:val="1"/>
              </w:rPr>
              <w:t>(</w:t>
            </w:r>
            <w:r w:rsidR="00354592">
              <w:t xml:space="preserve">6 </w:t>
            </w:r>
            <w:r w:rsidRPr="001A3AB1">
              <w:t xml:space="preserve">x </w:t>
            </w:r>
            <w:r w:rsidR="00354592">
              <w:t>4kWh</w:t>
            </w:r>
            <w:r w:rsidRPr="001A3AB1">
              <w:t>) s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es</w:t>
            </w:r>
            <w:r w:rsidR="00354592"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F7D6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AB26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B366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40B9E375" w14:textId="77777777" w:rsidTr="00355716">
        <w:trPr>
          <w:trHeight w:hRule="exact" w:val="65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6620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180" w:lineRule="exact"/>
              <w:jc w:val="both"/>
            </w:pPr>
          </w:p>
          <w:p w14:paraId="4B5AB74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48148" w14:textId="1C2D183C" w:rsidR="00355716" w:rsidRPr="001A3AB1" w:rsidRDefault="00355716" w:rsidP="00354592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t>eri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o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d ha</w:t>
            </w:r>
            <w:r w:rsidRPr="001A3AB1">
              <w:rPr>
                <w:spacing w:val="-2"/>
              </w:rPr>
              <w:t>v</w:t>
            </w:r>
            <w:r w:rsidRPr="001A3AB1">
              <w:t>e a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l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3"/>
              </w:rPr>
              <w:t>f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t>e</w:t>
            </w:r>
            <w:r w:rsidRPr="001A3AB1">
              <w:rPr>
                <w:spacing w:val="-3"/>
              </w:rPr>
              <w:t>x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cy</w:t>
            </w:r>
            <w:r w:rsidR="00354592"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8</w:t>
            </w:r>
            <w:r w:rsidRPr="001A3AB1">
              <w:rPr>
                <w:spacing w:val="-2"/>
              </w:rPr>
              <w:t xml:space="preserve"> y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or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ore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06D5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06A3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6B8B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5E45C90" w14:textId="77777777" w:rsidTr="00355716">
        <w:trPr>
          <w:trHeight w:hRule="exact" w:val="65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7CD3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180" w:lineRule="exact"/>
              <w:jc w:val="both"/>
            </w:pPr>
          </w:p>
          <w:p w14:paraId="61682B9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E7979" w14:textId="00BF81AB" w:rsidR="00355716" w:rsidRPr="001A3AB1" w:rsidRDefault="00355716" w:rsidP="00354592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t>ery</w:t>
            </w:r>
            <w:r w:rsidRPr="001A3AB1">
              <w:rPr>
                <w:spacing w:val="-1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</w:t>
            </w:r>
            <w:r w:rsidRPr="001A3AB1">
              <w:rPr>
                <w:spacing w:val="-1"/>
              </w:rPr>
              <w:t xml:space="preserve"> </w:t>
            </w:r>
            <w:r w:rsidRPr="001A3AB1">
              <w:t>sp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1"/>
              </w:rPr>
              <w:t>i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o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d be</w:t>
            </w:r>
            <w:r w:rsidRPr="001A3AB1">
              <w:rPr>
                <w:spacing w:val="-1"/>
              </w:rPr>
              <w:t xml:space="preserve"> </w:t>
            </w:r>
            <w:proofErr w:type="spellStart"/>
            <w:r w:rsidRPr="001A3AB1">
              <w:rPr>
                <w:spacing w:val="1"/>
              </w:rPr>
              <w:t>O</w:t>
            </w:r>
            <w:r w:rsidRPr="001A3AB1">
              <w:rPr>
                <w:spacing w:val="-1"/>
              </w:rPr>
              <w:t>P</w:t>
            </w:r>
            <w:r w:rsidRPr="001A3AB1">
              <w:rPr>
                <w:spacing w:val="-2"/>
              </w:rPr>
              <w:t>z</w:t>
            </w:r>
            <w:r w:rsidRPr="001A3AB1">
              <w:t>V</w:t>
            </w:r>
            <w:proofErr w:type="spellEnd"/>
            <w:r w:rsidR="00354592">
              <w:t xml:space="preserve"> </w:t>
            </w:r>
            <w:r w:rsidRPr="001A3AB1">
              <w:t xml:space="preserve">or </w:t>
            </w:r>
            <w:proofErr w:type="spellStart"/>
            <w:r w:rsidRPr="001A3AB1">
              <w:rPr>
                <w:spacing w:val="1"/>
              </w:rPr>
              <w:t>O</w:t>
            </w:r>
            <w:r w:rsidRPr="001A3AB1">
              <w:rPr>
                <w:spacing w:val="-1"/>
              </w:rPr>
              <w:t>P</w:t>
            </w:r>
            <w:r w:rsidRPr="001A3AB1">
              <w:rPr>
                <w:spacing w:val="-2"/>
              </w:rPr>
              <w:t>z</w:t>
            </w:r>
            <w:r w:rsidRPr="001A3AB1">
              <w:t>S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6DDE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C345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1FC9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78B07281" w14:textId="77777777" w:rsidTr="00355716">
        <w:trPr>
          <w:trHeight w:hRule="exact" w:val="166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FD82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697380E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1C1E3" w14:textId="4B9D8C89" w:rsidR="00355716" w:rsidRPr="001A3AB1" w:rsidRDefault="00355716" w:rsidP="00354592">
            <w:pPr>
              <w:widowControl w:val="0"/>
              <w:autoSpaceDE w:val="0"/>
              <w:autoSpaceDN w:val="0"/>
              <w:adjustRightInd w:val="0"/>
              <w:spacing w:line="250" w:lineRule="exact"/>
              <w:ind w:left="95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at</w:t>
            </w:r>
            <w:r w:rsidRPr="001A3AB1">
              <w:rPr>
                <w:spacing w:val="1"/>
              </w:rPr>
              <w:t>t</w:t>
            </w:r>
            <w:r w:rsidRPr="001A3AB1">
              <w:t>eri</w:t>
            </w:r>
            <w:r w:rsidRPr="001A3AB1">
              <w:rPr>
                <w:spacing w:val="-1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 be</w:t>
            </w:r>
            <w:r w:rsidRPr="001A3AB1">
              <w:rPr>
                <w:spacing w:val="1"/>
              </w:rPr>
              <w:t xml:space="preserve"> 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3"/>
              </w:rPr>
              <w:t xml:space="preserve"> </w:t>
            </w:r>
            <w:r w:rsidRPr="001A3AB1">
              <w:t>o</w:t>
            </w:r>
            <w:r w:rsidRPr="001A3AB1">
              <w:rPr>
                <w:spacing w:val="-3"/>
              </w:rPr>
              <w:t>p</w:t>
            </w:r>
            <w:r w:rsidRPr="001A3AB1">
              <w:t>er</w:t>
            </w:r>
            <w:r w:rsidRPr="001A3AB1">
              <w:rPr>
                <w:spacing w:val="-2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 in</w:t>
            </w:r>
            <w:r w:rsidRPr="001A3AB1">
              <w:rPr>
                <w:spacing w:val="1"/>
              </w:rPr>
              <w:t xml:space="preserve"> </w:t>
            </w:r>
            <w:r w:rsidRPr="001A3AB1">
              <w:t>a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o</w:t>
            </w:r>
            <w:r w:rsidRPr="001A3AB1">
              <w:t>p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c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>,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ne</w:t>
            </w:r>
            <w:r w:rsidRPr="001A3AB1">
              <w:rPr>
                <w:spacing w:val="1"/>
              </w:rPr>
              <w:t xml:space="preserve"> 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v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e</w:t>
            </w:r>
            <w:r w:rsidRPr="001A3AB1">
              <w:t>nt</w:t>
            </w:r>
            <w:r w:rsidRPr="001A3AB1">
              <w:rPr>
                <w:spacing w:val="2"/>
              </w:rPr>
              <w:t xml:space="preserve"> </w:t>
            </w:r>
            <w:r w:rsidRPr="001A3AB1">
              <w:t>su</w:t>
            </w:r>
            <w:r w:rsidRPr="001A3AB1">
              <w:rPr>
                <w:spacing w:val="-3"/>
              </w:rPr>
              <w:t>b</w:t>
            </w:r>
            <w:r w:rsidRPr="001A3AB1">
              <w:rPr>
                <w:spacing w:val="1"/>
              </w:rPr>
              <w:t>j</w:t>
            </w:r>
            <w:r w:rsidRPr="001A3AB1">
              <w:t>e</w:t>
            </w:r>
            <w:r w:rsidRPr="001A3AB1">
              <w:rPr>
                <w:spacing w:val="-3"/>
              </w:rPr>
              <w:t>c</w:t>
            </w:r>
            <w:r w:rsidRPr="001A3AB1">
              <w:t xml:space="preserve">t </w:t>
            </w:r>
            <w:r w:rsidRPr="001A3AB1">
              <w:rPr>
                <w:spacing w:val="1"/>
              </w:rPr>
              <w:t>t</w:t>
            </w:r>
            <w:r w:rsidRPr="001A3AB1">
              <w:t>o i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tt</w:t>
            </w:r>
            <w:r w:rsidRPr="001A3AB1">
              <w:t>e</w:t>
            </w:r>
            <w:r w:rsidRPr="001A3AB1">
              <w:rPr>
                <w:spacing w:val="-3"/>
              </w:rPr>
              <w:t>n</w:t>
            </w:r>
            <w:r w:rsidRPr="001A3AB1">
              <w:t>t</w:t>
            </w:r>
            <w:r w:rsidR="00354592">
              <w:t xml:space="preserve"> </w:t>
            </w:r>
            <w:r w:rsidRPr="001A3AB1">
              <w:t>sa</w:t>
            </w:r>
            <w:r w:rsidRPr="001A3AB1">
              <w:rPr>
                <w:spacing w:val="-1"/>
              </w:rPr>
              <w:t>l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s</w:t>
            </w:r>
            <w:r w:rsidRPr="001A3AB1">
              <w:rPr>
                <w:spacing w:val="-3"/>
              </w:rPr>
              <w:t>p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3"/>
              </w:rPr>
              <w:t>y</w:t>
            </w:r>
            <w:r w:rsidRPr="001A3AB1">
              <w:t>,</w:t>
            </w:r>
            <w:r w:rsidRPr="001A3AB1">
              <w:rPr>
                <w:spacing w:val="2"/>
              </w:rPr>
              <w:t xml:space="preserve"> </w:t>
            </w:r>
            <w:r w:rsidRPr="001A3AB1">
              <w:t>co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u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e</w:t>
            </w:r>
            <w:r w:rsidRPr="001A3AB1">
              <w:rPr>
                <w:spacing w:val="-3"/>
              </w:rPr>
              <w:t>x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t>sure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 h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t>h</w:t>
            </w:r>
            <w:r w:rsidRPr="001A3AB1">
              <w:rPr>
                <w:spacing w:val="-2"/>
              </w:rPr>
              <w:t xml:space="preserve"> </w:t>
            </w:r>
            <w:r w:rsidRPr="001A3AB1">
              <w:t>amb</w:t>
            </w:r>
            <w:r w:rsidRPr="001A3AB1">
              <w:rPr>
                <w:spacing w:val="-1"/>
              </w:rPr>
              <w:t>i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 xml:space="preserve">t </w:t>
            </w:r>
            <w:r w:rsidRPr="001A3AB1">
              <w:rPr>
                <w:spacing w:val="-1"/>
              </w:rPr>
              <w:t>t</w:t>
            </w:r>
            <w:r w:rsidRPr="001A3AB1">
              <w:t>emper</w:t>
            </w:r>
            <w:r w:rsidRPr="001A3AB1">
              <w:rPr>
                <w:spacing w:val="-2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ure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(</w:t>
            </w:r>
            <w:r w:rsidRPr="001A3AB1">
              <w:t>25</w:t>
            </w:r>
            <w:r w:rsidRPr="001A3AB1">
              <w:rPr>
                <w:spacing w:val="1"/>
              </w:rPr>
              <w:t>-</w:t>
            </w:r>
            <w:r w:rsidRPr="001A3AB1">
              <w:t>35</w:t>
            </w:r>
            <w:r w:rsidRPr="001A3AB1">
              <w:rPr>
                <w:spacing w:val="-2"/>
              </w:rPr>
              <w:t xml:space="preserve"> </w:t>
            </w:r>
            <w:r w:rsidRPr="001A3AB1">
              <w:t>°C)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t>nd</w:t>
            </w:r>
            <w:r w:rsidRPr="001A3AB1">
              <w:rPr>
                <w:spacing w:val="1"/>
              </w:rPr>
              <w:t xml:space="preserve"> </w:t>
            </w:r>
            <w:r w:rsidRPr="001A3AB1">
              <w:t>h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d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p</w:t>
            </w:r>
            <w:r w:rsidRPr="001A3AB1">
              <w:t>proach</w:t>
            </w:r>
            <w:r w:rsidRPr="001A3AB1">
              <w:rPr>
                <w:spacing w:val="-2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="00354592">
              <w:t xml:space="preserve"> </w:t>
            </w:r>
            <w:r w:rsidRPr="001A3AB1">
              <w:t>1</w:t>
            </w:r>
            <w:r w:rsidRPr="001A3AB1">
              <w:rPr>
                <w:spacing w:val="-1"/>
              </w:rPr>
              <w:t>0</w:t>
            </w:r>
            <w:r w:rsidRPr="001A3AB1">
              <w:t>0%.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7DEA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6B96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3BB2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26092B62" w14:textId="77777777" w:rsidTr="00355716">
        <w:trPr>
          <w:trHeight w:hRule="exact" w:val="6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2F7E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.7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CA75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t>ery</w:t>
            </w:r>
            <w:r w:rsidRPr="001A3AB1">
              <w:rPr>
                <w:spacing w:val="-1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3"/>
              </w:rPr>
              <w:t>n</w:t>
            </w:r>
            <w:r w:rsidRPr="001A3AB1">
              <w:t>k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2"/>
              </w:rPr>
              <w:t>v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t>sh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-1"/>
              </w:rPr>
              <w:t>l</w:t>
            </w:r>
            <w:r w:rsidRPr="001A3AB1">
              <w:t>l be</w:t>
            </w:r>
            <w:r w:rsidRPr="001A3AB1">
              <w:rPr>
                <w:spacing w:val="1"/>
              </w:rPr>
              <w:t xml:space="preserve"> </w:t>
            </w:r>
            <w:r w:rsidRPr="001A3AB1">
              <w:t>4</w:t>
            </w:r>
            <w:r w:rsidRPr="001A3AB1">
              <w:rPr>
                <w:spacing w:val="-1"/>
              </w:rPr>
              <w:t>8</w:t>
            </w:r>
            <w:r w:rsidRPr="001A3AB1">
              <w:t>V</w:t>
            </w:r>
            <w:r w:rsidRPr="001A3AB1">
              <w:rPr>
                <w:spacing w:val="2"/>
              </w:rPr>
              <w:t xml:space="preserve"> </w:t>
            </w:r>
            <w:r w:rsidRPr="001A3AB1">
              <w:t>n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a</w:t>
            </w:r>
            <w:r w:rsidRPr="001A3AB1">
              <w:t xml:space="preserve">l </w:t>
            </w:r>
            <w:r w:rsidRPr="001A3AB1">
              <w:rPr>
                <w:spacing w:val="-2"/>
              </w:rPr>
              <w:t>v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a</w:t>
            </w:r>
            <w:r w:rsidRPr="001A3AB1">
              <w:t>ge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B9ED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8DAA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9C00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26FC3038" w14:textId="77777777" w:rsidR="00F260C2" w:rsidRPr="001A3AB1" w:rsidRDefault="00F260C2" w:rsidP="001A3AB1">
      <w:pPr>
        <w:jc w:val="both"/>
        <w:rPr>
          <w:lang w:val="en-GB"/>
        </w:rPr>
      </w:pPr>
    </w:p>
    <w:tbl>
      <w:tblPr>
        <w:tblW w:w="15593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788"/>
        <w:gridCol w:w="1559"/>
        <w:gridCol w:w="1701"/>
        <w:gridCol w:w="1843"/>
      </w:tblGrid>
      <w:tr w:rsidR="00355716" w:rsidRPr="001A3AB1" w14:paraId="1C1F8A1D" w14:textId="77777777" w:rsidTr="00355716">
        <w:trPr>
          <w:trHeight w:hRule="exact" w:val="1238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D11E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6FC4F6F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240" w:lineRule="exact"/>
              <w:jc w:val="both"/>
            </w:pPr>
          </w:p>
          <w:p w14:paraId="7242CA4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4</w:t>
            </w:r>
            <w:r w:rsidRPr="001A3AB1">
              <w:t>.8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56E55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" w:line="200" w:lineRule="exact"/>
              <w:jc w:val="both"/>
            </w:pPr>
          </w:p>
          <w:p w14:paraId="2BA891C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5" w:right="188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ers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u</w:t>
            </w:r>
            <w:r w:rsidRPr="001A3AB1">
              <w:t xml:space="preserve">st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1"/>
              </w:rPr>
              <w:t>d</w:t>
            </w:r>
            <w:r w:rsidRPr="001A3AB1">
              <w:t>e a s</w:t>
            </w:r>
            <w:r w:rsidRPr="001A3AB1">
              <w:rPr>
                <w:spacing w:val="2"/>
              </w:rPr>
              <w:t>t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eme</w:t>
            </w:r>
            <w:r w:rsidRPr="001A3AB1">
              <w:rPr>
                <w:spacing w:val="-3"/>
              </w:rPr>
              <w:t>n</w:t>
            </w:r>
            <w:r w:rsidRPr="001A3AB1">
              <w:t xml:space="preserve">t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 xml:space="preserve">n </w:t>
            </w:r>
            <w:r w:rsidRPr="001A3AB1">
              <w:rPr>
                <w:spacing w:val="-2"/>
              </w:rPr>
              <w:t>e</w:t>
            </w:r>
            <w:r w:rsidRPr="001A3AB1">
              <w:rPr>
                <w:spacing w:val="1"/>
              </w:rPr>
              <w:t>ff</w:t>
            </w:r>
            <w:r w:rsidRPr="001A3AB1">
              <w:t>e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 xml:space="preserve">,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1"/>
              </w:rPr>
              <w:t>di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h</w:t>
            </w:r>
            <w:r w:rsidRPr="001A3AB1">
              <w:rPr>
                <w:spacing w:val="-1"/>
              </w:rPr>
              <w:t>a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sp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1"/>
              </w:rPr>
              <w:t>i</w:t>
            </w:r>
            <w:r w:rsidRPr="001A3AB1">
              <w:t>ca</w:t>
            </w:r>
            <w:r w:rsidRPr="001A3AB1">
              <w:rPr>
                <w:spacing w:val="-1"/>
              </w:rPr>
              <w:t>ll</w:t>
            </w:r>
            <w:r w:rsidRPr="001A3AB1">
              <w:t>y</w:t>
            </w:r>
            <w:r w:rsidRPr="001A3AB1">
              <w:rPr>
                <w:spacing w:val="-1"/>
              </w:rPr>
              <w:t xml:space="preserve"> i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co</w:t>
            </w:r>
            <w:r w:rsidRPr="001A3AB1">
              <w:rPr>
                <w:spacing w:val="-3"/>
              </w:rPr>
              <w:t>v</w:t>
            </w:r>
            <w:r w:rsidRPr="001A3AB1">
              <w:t>ered u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4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eme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t>o</w:t>
            </w:r>
            <w:r w:rsidRPr="001A3AB1">
              <w:rPr>
                <w:spacing w:val="-1"/>
              </w:rPr>
              <w:t>b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1"/>
              </w:rPr>
              <w:t xml:space="preserve"> </w:t>
            </w:r>
            <w:r w:rsidRPr="001A3AB1">
              <w:t>c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m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t>ns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t>b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es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2"/>
              </w:rPr>
              <w:t>h</w:t>
            </w:r>
            <w:r w:rsidRPr="001A3AB1">
              <w:rPr>
                <w:spacing w:val="-1"/>
              </w:rPr>
              <w:t>i</w:t>
            </w:r>
            <w:r w:rsidRPr="001A3AB1">
              <w:t>ch ha</w:t>
            </w:r>
            <w:r w:rsidRPr="001A3AB1">
              <w:rPr>
                <w:spacing w:val="-2"/>
              </w:rPr>
              <w:t>v</w:t>
            </w:r>
            <w:r w:rsidRPr="001A3AB1">
              <w:t xml:space="preserve">e </w:t>
            </w:r>
            <w:r w:rsidRPr="001A3AB1">
              <w:rPr>
                <w:spacing w:val="4"/>
              </w:rPr>
              <w:t>f</w:t>
            </w:r>
            <w:r w:rsidRPr="001A3AB1">
              <w:t>a</w:t>
            </w:r>
            <w:r w:rsidRPr="001A3AB1">
              <w:rPr>
                <w:spacing w:val="-1"/>
              </w:rPr>
              <w:t>il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u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 xml:space="preserve">r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D0CA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A631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7504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2FAA7DC3" w14:textId="77777777" w:rsidTr="00355716">
        <w:trPr>
          <w:trHeight w:hRule="exact" w:val="305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0102379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4D1C013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jc w:val="both"/>
            </w:pPr>
          </w:p>
          <w:p w14:paraId="46674E8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b/>
                <w:bCs/>
              </w:rPr>
              <w:t>5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10" w:space="0" w:color="F0F0F0"/>
              <w:right w:val="single" w:sz="8" w:space="0" w:color="000000"/>
            </w:tcBorders>
            <w:shd w:val="clear" w:color="auto" w:fill="F0F0F0"/>
          </w:tcPr>
          <w:p w14:paraId="043C9B8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/>
              <w:ind w:left="95"/>
              <w:jc w:val="both"/>
            </w:pP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</w:rPr>
              <w:t xml:space="preserve">olar </w:t>
            </w:r>
            <w:r w:rsidRPr="001A3AB1">
              <w:rPr>
                <w:b/>
                <w:bCs/>
                <w:spacing w:val="1"/>
              </w:rPr>
              <w:t>I</w:t>
            </w:r>
            <w:r w:rsidRPr="001A3AB1">
              <w:rPr>
                <w:b/>
                <w:bCs/>
              </w:rPr>
              <w:t>n</w:t>
            </w:r>
            <w:r w:rsidRPr="001A3AB1">
              <w:rPr>
                <w:b/>
                <w:bCs/>
                <w:spacing w:val="-3"/>
              </w:rPr>
              <w:t>v</w:t>
            </w:r>
            <w:r w:rsidRPr="001A3AB1">
              <w:rPr>
                <w:b/>
                <w:bCs/>
              </w:rPr>
              <w:t>er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ers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426BDD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7D4DC55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B99359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53510CAC" w14:textId="77777777" w:rsidTr="00355716">
        <w:trPr>
          <w:trHeight w:hRule="exact" w:val="347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AA75E6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10" w:space="0" w:color="F0F0F0"/>
              <w:left w:val="single" w:sz="8" w:space="0" w:color="000000"/>
              <w:bottom w:val="single" w:sz="8" w:space="0" w:color="F0F0F0"/>
              <w:right w:val="single" w:sz="8" w:space="0" w:color="000000"/>
            </w:tcBorders>
            <w:shd w:val="clear" w:color="auto" w:fill="F0F0F0"/>
          </w:tcPr>
          <w:p w14:paraId="41DCA67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48EA633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2EE16B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2EA587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6CB8AA51" w14:textId="77777777" w:rsidTr="00355716">
        <w:trPr>
          <w:trHeight w:hRule="exact" w:val="614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75FFFD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8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8E6E7B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4" w:line="241" w:lineRule="auto"/>
              <w:ind w:left="95" w:right="566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 xml:space="preserve">ar </w:t>
            </w:r>
            <w:r w:rsidRPr="001A3AB1">
              <w:rPr>
                <w:spacing w:val="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e</w:t>
            </w:r>
            <w:r w:rsidRPr="001A3AB1">
              <w:t>q</w:t>
            </w:r>
            <w:r w:rsidRPr="001A3AB1">
              <w:rPr>
                <w:spacing w:val="-1"/>
              </w:rPr>
              <w:t>ui</w:t>
            </w:r>
            <w:r w:rsidRPr="001A3AB1">
              <w:rPr>
                <w:spacing w:val="1"/>
              </w:rPr>
              <w:t>r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pr</w:t>
            </w:r>
            <w:r w:rsidRPr="001A3AB1">
              <w:rPr>
                <w:spacing w:val="-2"/>
              </w:rPr>
              <w:t>o</w:t>
            </w:r>
            <w:r w:rsidRPr="001A3AB1">
              <w:rPr>
                <w:spacing w:val="1"/>
              </w:rPr>
              <w:t>j</w:t>
            </w:r>
            <w:r w:rsidRPr="001A3AB1">
              <w:t>e</w:t>
            </w:r>
            <w:r w:rsidRPr="001A3AB1">
              <w:rPr>
                <w:spacing w:val="-3"/>
              </w:rPr>
              <w:t>c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o</w:t>
            </w:r>
            <w:r w:rsidRPr="001A3AB1">
              <w:t>u</w:t>
            </w:r>
            <w:r w:rsidRPr="001A3AB1">
              <w:rPr>
                <w:spacing w:val="-1"/>
              </w:rPr>
              <w:t>l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e</w:t>
            </w:r>
            <w:r w:rsidRPr="001A3AB1">
              <w:rPr>
                <w:spacing w:val="-3"/>
              </w:rPr>
              <w:t>e</w:t>
            </w:r>
            <w:r w:rsidRPr="001A3AB1">
              <w:t xml:space="preserve">t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</w:t>
            </w:r>
            <w:r w:rsidRPr="001A3AB1">
              <w:rPr>
                <w:spacing w:val="-1"/>
              </w:rPr>
              <w:t>ll</w:t>
            </w:r>
            <w:r w:rsidRPr="001A3AB1">
              <w:t>o</w:t>
            </w:r>
            <w:r w:rsidRPr="001A3AB1">
              <w:rPr>
                <w:spacing w:val="-4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eme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u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rPr>
                <w:spacing w:val="-4"/>
              </w:rPr>
              <w:t>M</w:t>
            </w:r>
            <w:r w:rsidRPr="001A3AB1">
              <w:t xml:space="preserve">A </w:t>
            </w:r>
            <w:r w:rsidRPr="001A3AB1">
              <w:rPr>
                <w:spacing w:val="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</w:t>
            </w:r>
            <w:r w:rsidRPr="001A3AB1">
              <w:rPr>
                <w:spacing w:val="-2"/>
              </w:rPr>
              <w:t>s</w:t>
            </w:r>
            <w:r w:rsidRPr="001A3AB1">
              <w:t>.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7D5561E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4" w:line="241" w:lineRule="auto"/>
              <w:ind w:left="95" w:right="566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4F99BAC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4" w:line="241" w:lineRule="auto"/>
              <w:ind w:left="95" w:right="566"/>
              <w:jc w:val="both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79E3DE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4" w:line="241" w:lineRule="auto"/>
              <w:ind w:left="95" w:right="566"/>
              <w:jc w:val="both"/>
            </w:pPr>
          </w:p>
        </w:tc>
      </w:tr>
      <w:tr w:rsidR="00355716" w:rsidRPr="001A3AB1" w14:paraId="6CC7ED24" w14:textId="77777777" w:rsidTr="00355716">
        <w:trPr>
          <w:trHeight w:hRule="exact" w:val="52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ACD8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jc w:val="both"/>
            </w:pPr>
          </w:p>
          <w:p w14:paraId="335A8CE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.1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B645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50" w:lineRule="exact"/>
              <w:ind w:left="95"/>
              <w:jc w:val="both"/>
            </w:pPr>
            <w:r w:rsidRPr="001A3AB1">
              <w:rPr>
                <w:spacing w:val="-2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um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C</w:t>
            </w:r>
            <w:r w:rsidRPr="001A3AB1">
              <w:t>a</w:t>
            </w:r>
            <w:r w:rsidRPr="001A3AB1">
              <w:rPr>
                <w:spacing w:val="-1"/>
              </w:rPr>
              <w:t>p</w:t>
            </w:r>
            <w:r w:rsidRPr="001A3AB1">
              <w:t>ac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5</w:t>
            </w:r>
            <w:r w:rsidRPr="001A3AB1">
              <w:rPr>
                <w:spacing w:val="-2"/>
              </w:rPr>
              <w:t xml:space="preserve"> </w:t>
            </w:r>
            <w:proofErr w:type="spellStart"/>
            <w:r w:rsidRPr="001A3AB1">
              <w:rPr>
                <w:spacing w:val="-5"/>
              </w:rPr>
              <w:t>k</w:t>
            </w:r>
            <w:r w:rsidRPr="001A3AB1">
              <w:rPr>
                <w:spacing w:val="7"/>
              </w:rPr>
              <w:t>W</w:t>
            </w:r>
            <w:r w:rsidRPr="001A3AB1">
              <w:t>p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6085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AF98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3768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216751F" w14:textId="77777777" w:rsidTr="00355716">
        <w:trPr>
          <w:trHeight w:hRule="exact" w:val="65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169E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8" w:line="170" w:lineRule="exact"/>
              <w:jc w:val="both"/>
            </w:pPr>
          </w:p>
          <w:p w14:paraId="7EA8851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6390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B</w:t>
            </w:r>
            <w:r w:rsidRPr="001A3AB1">
              <w:t>e ab</w:t>
            </w:r>
            <w:r w:rsidRPr="001A3AB1">
              <w:rPr>
                <w:spacing w:val="-1"/>
              </w:rPr>
              <w:t>l</w:t>
            </w:r>
            <w:r w:rsidRPr="001A3AB1">
              <w:t xml:space="preserve">e </w:t>
            </w:r>
            <w:r w:rsidRPr="001A3AB1">
              <w:rPr>
                <w:spacing w:val="2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t>su</w:t>
            </w:r>
            <w:r w:rsidRPr="001A3AB1">
              <w:rPr>
                <w:spacing w:val="-1"/>
              </w:rPr>
              <w:t>p</w:t>
            </w:r>
            <w:r w:rsidRPr="001A3AB1">
              <w:t>p</w:t>
            </w:r>
            <w:r w:rsidRPr="001A3AB1">
              <w:rPr>
                <w:spacing w:val="-1"/>
              </w:rPr>
              <w:t>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Single pha</w:t>
            </w:r>
            <w:r w:rsidRPr="001A3AB1">
              <w:rPr>
                <w:spacing w:val="-3"/>
              </w:rPr>
              <w:t>s</w:t>
            </w:r>
            <w:r w:rsidRPr="001A3AB1">
              <w:t xml:space="preserve">e 240 V </w:t>
            </w:r>
            <w:r w:rsidRPr="001A3AB1">
              <w:rPr>
                <w:spacing w:val="-1"/>
              </w:rPr>
              <w:t>P</w:t>
            </w:r>
            <w:r w:rsidRPr="001A3AB1">
              <w:t>o</w:t>
            </w:r>
            <w:r w:rsidRPr="001A3AB1">
              <w:rPr>
                <w:spacing w:val="-4"/>
              </w:rPr>
              <w:t>w</w:t>
            </w:r>
            <w:r w:rsidRPr="001A3AB1">
              <w:t>er</w:t>
            </w:r>
          </w:p>
          <w:p w14:paraId="63C625E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73"/>
              <w:ind w:left="95"/>
              <w:jc w:val="both"/>
            </w:pP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c</w:t>
            </w:r>
            <w:r w:rsidRPr="001A3AB1">
              <w:rPr>
                <w:spacing w:val="1"/>
              </w:rPr>
              <w:t>r</w:t>
            </w:r>
            <w:r w:rsidRPr="001A3AB1">
              <w:t>o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d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89B0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1524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D969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0448C25A" w14:textId="77777777" w:rsidTr="00355716">
        <w:trPr>
          <w:trHeight w:hRule="exact" w:val="34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7F96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8E2A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95"/>
              <w:jc w:val="both"/>
            </w:pPr>
            <w:r w:rsidRPr="001A3AB1">
              <w:t>2 i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t>n</w:t>
            </w:r>
            <w:r w:rsidRPr="001A3AB1">
              <w:rPr>
                <w:spacing w:val="-1"/>
              </w:rPr>
              <w:t>d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4"/>
              </w:rPr>
              <w:t>M</w:t>
            </w:r>
            <w:r w:rsidRPr="001A3AB1">
              <w:rPr>
                <w:spacing w:val="-1"/>
              </w:rPr>
              <w:t>PP</w:t>
            </w:r>
            <w:r w:rsidRPr="001A3AB1">
              <w:t>T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p</w:t>
            </w:r>
            <w:r w:rsidRPr="001A3AB1">
              <w:t>uts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B030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FAA0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BFA2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5F05D27" w14:textId="77777777" w:rsidTr="00355716">
        <w:trPr>
          <w:trHeight w:hRule="exact" w:val="351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4A6C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9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FD17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7"/>
              <w:ind w:left="95"/>
              <w:jc w:val="both"/>
            </w:pPr>
            <w:r w:rsidRPr="001A3AB1">
              <w:t>3 s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g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p</w:t>
            </w:r>
            <w:r w:rsidRPr="001A3AB1">
              <w:rPr>
                <w:spacing w:val="-3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4"/>
              </w:rPr>
              <w:t>M</w:t>
            </w:r>
            <w:r w:rsidRPr="001A3AB1">
              <w:rPr>
                <w:spacing w:val="-1"/>
              </w:rPr>
              <w:t>P</w:t>
            </w:r>
            <w:r w:rsidRPr="001A3AB1">
              <w:t xml:space="preserve">P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p</w:t>
            </w:r>
            <w:r w:rsidRPr="001A3AB1">
              <w:t>ut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4086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3B53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7EE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433CF0BA" w14:textId="77777777" w:rsidTr="00355716">
        <w:trPr>
          <w:trHeight w:hRule="exact" w:val="35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76F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A946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7"/>
              <w:ind w:left="95"/>
              <w:jc w:val="both"/>
            </w:pPr>
            <w:r w:rsidRPr="001A3AB1">
              <w:rPr>
                <w:spacing w:val="-2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um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f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i</w:t>
            </w:r>
            <w:r w:rsidRPr="001A3AB1">
              <w:t>c</w:t>
            </w:r>
            <w:r w:rsidRPr="001A3AB1">
              <w:rPr>
                <w:spacing w:val="-1"/>
              </w:rPr>
              <w:t>i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cy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98</w:t>
            </w:r>
            <w:r w:rsidRPr="001A3AB1">
              <w:rPr>
                <w:spacing w:val="-2"/>
              </w:rPr>
              <w:t xml:space="preserve"> </w:t>
            </w:r>
            <w:r w:rsidRPr="001A3AB1">
              <w:t>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B455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D047B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B1B8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17A23518" w14:textId="77777777" w:rsidTr="00355716">
        <w:trPr>
          <w:trHeight w:hRule="exact" w:val="65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D52E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0205E" w14:textId="4608B4FC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1"/>
              </w:rPr>
              <w:t>I</w:t>
            </w:r>
            <w:r w:rsidRPr="001A3AB1">
              <w:t>nt</w:t>
            </w:r>
            <w:r w:rsidRPr="001A3AB1">
              <w:rPr>
                <w:spacing w:val="-2"/>
              </w:rPr>
              <w:t>e</w:t>
            </w:r>
            <w:r w:rsidRPr="001A3AB1">
              <w:t>gra</w:t>
            </w:r>
            <w:r w:rsidRPr="001A3AB1">
              <w:rPr>
                <w:spacing w:val="1"/>
              </w:rPr>
              <w:t>t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ori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3"/>
              </w:rPr>
              <w:t xml:space="preserve"> </w:t>
            </w:r>
            <w:r w:rsidRPr="001A3AB1">
              <w:t>a</w:t>
            </w:r>
            <w:r w:rsidRPr="001A3AB1">
              <w:rPr>
                <w:spacing w:val="-3"/>
              </w:rPr>
              <w:t>n</w:t>
            </w:r>
            <w:r w:rsidRPr="001A3AB1">
              <w:t>d</w:t>
            </w:r>
            <w:r w:rsidR="00482422" w:rsidRPr="001A3AB1"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2"/>
              </w:rPr>
              <w:t>g</w:t>
            </w:r>
            <w:r w:rsidRPr="001A3AB1">
              <w:t>eme</w:t>
            </w:r>
            <w:r w:rsidRPr="001A3AB1">
              <w:rPr>
                <w:spacing w:val="-3"/>
              </w:rPr>
              <w:t>n</w:t>
            </w:r>
            <w:r w:rsidRPr="001A3AB1">
              <w:t xml:space="preserve">t </w:t>
            </w:r>
            <w:r w:rsidRPr="001A3AB1">
              <w:rPr>
                <w:spacing w:val="1"/>
              </w:rPr>
              <w:t>f</w:t>
            </w:r>
            <w:r w:rsidRPr="001A3AB1">
              <w:t>e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ures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678E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9566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4FD3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6F1DD8C8" w14:textId="77777777" w:rsidTr="00355716">
        <w:trPr>
          <w:trHeight w:hRule="exact" w:val="35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B899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.7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A8F0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95"/>
              <w:jc w:val="both"/>
            </w:pPr>
            <w:r w:rsidRPr="001A3AB1">
              <w:rPr>
                <w:spacing w:val="1"/>
              </w:rPr>
              <w:t>I</w:t>
            </w:r>
            <w:r w:rsidRPr="001A3AB1">
              <w:t>P 65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R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E786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D03D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950C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44C1506E" w14:textId="77777777" w:rsidTr="00355716">
        <w:trPr>
          <w:trHeight w:hRule="exact" w:val="258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26AB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4894C44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0E3A8A7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76DE092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 w:line="200" w:lineRule="exact"/>
              <w:jc w:val="both"/>
            </w:pPr>
          </w:p>
          <w:p w14:paraId="3F124A4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.8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769DE" w14:textId="3796ECD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 w:line="302" w:lineRule="auto"/>
              <w:ind w:left="95" w:right="6090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 sh</w:t>
            </w:r>
            <w:r w:rsidRPr="001A3AB1">
              <w:rPr>
                <w:spacing w:val="-1"/>
              </w:rPr>
              <w:t>al</w:t>
            </w:r>
            <w:r w:rsidRPr="001A3AB1">
              <w:t>l be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l</w:t>
            </w:r>
            <w:r w:rsidRPr="001A3AB1">
              <w:t>a</w:t>
            </w:r>
            <w:r w:rsidRPr="001A3AB1">
              <w:rPr>
                <w:spacing w:val="-3"/>
              </w:rPr>
              <w:t>b</w:t>
            </w:r>
            <w:r w:rsidRPr="001A3AB1">
              <w:t>e</w:t>
            </w:r>
            <w:r w:rsidRPr="001A3AB1">
              <w:rPr>
                <w:spacing w:val="-1"/>
              </w:rPr>
              <w:t>le</w:t>
            </w:r>
            <w:r w:rsidRPr="001A3AB1">
              <w:t>d</w:t>
            </w:r>
            <w:r w:rsidRPr="001A3AB1">
              <w:rPr>
                <w:spacing w:val="1"/>
              </w:rPr>
              <w:t xml:space="preserve"> </w:t>
            </w:r>
            <w:r w:rsidR="00482422" w:rsidRPr="001A3AB1">
              <w:rPr>
                <w:spacing w:val="1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 xml:space="preserve">h </w:t>
            </w:r>
            <w:r w:rsidRPr="001A3AB1">
              <w:rPr>
                <w:spacing w:val="2"/>
              </w:rPr>
              <w:t>t</w:t>
            </w:r>
            <w:r w:rsidRPr="001A3AB1">
              <w:t xml:space="preserve">he </w:t>
            </w:r>
            <w:r w:rsidRPr="001A3AB1">
              <w:rPr>
                <w:spacing w:val="1"/>
              </w:rPr>
              <w:t>f</w:t>
            </w:r>
            <w:r w:rsidRPr="001A3AB1">
              <w:t>o</w:t>
            </w:r>
            <w:r w:rsidRPr="001A3AB1">
              <w:rPr>
                <w:spacing w:val="-1"/>
              </w:rPr>
              <w:t>ll</w:t>
            </w:r>
            <w:r w:rsidRPr="001A3AB1">
              <w:t>o</w:t>
            </w:r>
            <w:r w:rsidRPr="001A3AB1">
              <w:rPr>
                <w:spacing w:val="-1"/>
              </w:rPr>
              <w:t>wi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3"/>
              </w:rPr>
              <w:t>f</w:t>
            </w:r>
            <w:r w:rsidRPr="001A3AB1">
              <w:t>o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</w:p>
          <w:p w14:paraId="066543B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"/>
              <w:ind w:left="755"/>
              <w:jc w:val="both"/>
            </w:pPr>
            <w:r w:rsidRPr="001A3AB1">
              <w:t xml:space="preserve">· 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4"/>
              </w:rPr>
              <w:t>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u</w:t>
            </w:r>
            <w:r w:rsidRPr="001A3AB1">
              <w:rPr>
                <w:spacing w:val="3"/>
              </w:rPr>
              <w:t>f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>ure</w:t>
            </w:r>
            <w:r w:rsidRPr="001A3AB1">
              <w:rPr>
                <w:spacing w:val="-1"/>
              </w:rPr>
              <w:t>r</w:t>
            </w:r>
            <w:r w:rsidRPr="001A3AB1">
              <w:t>;</w:t>
            </w:r>
          </w:p>
          <w:p w14:paraId="75E383B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67"/>
              <w:ind w:left="755"/>
              <w:jc w:val="both"/>
            </w:pPr>
            <w:r w:rsidRPr="001A3AB1">
              <w:t xml:space="preserve">· 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eri</w:t>
            </w:r>
            <w:r w:rsidRPr="001A3AB1">
              <w:rPr>
                <w:spacing w:val="-1"/>
              </w:rPr>
              <w:t>a</w:t>
            </w:r>
            <w:r w:rsidRPr="001A3AB1">
              <w:t>l n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m</w:t>
            </w:r>
            <w:r w:rsidRPr="001A3AB1">
              <w:t>b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;</w:t>
            </w:r>
          </w:p>
          <w:p w14:paraId="344010B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66"/>
              <w:ind w:left="755"/>
              <w:jc w:val="both"/>
            </w:pPr>
            <w:r w:rsidRPr="001A3AB1">
              <w:t xml:space="preserve">· 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N</w:t>
            </w:r>
            <w:r w:rsidRPr="001A3AB1">
              <w:t>omi</w:t>
            </w:r>
            <w:r w:rsidRPr="001A3AB1">
              <w:rPr>
                <w:spacing w:val="-1"/>
              </w:rPr>
              <w:t>n</w:t>
            </w:r>
            <w:r w:rsidRPr="001A3AB1">
              <w:t>al o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t</w:t>
            </w:r>
            <w:r w:rsidRPr="001A3AB1">
              <w:t>p</w:t>
            </w:r>
            <w:r w:rsidRPr="001A3AB1">
              <w:rPr>
                <w:spacing w:val="-3"/>
              </w:rPr>
              <w:t>u</w:t>
            </w:r>
            <w:r w:rsidRPr="001A3AB1">
              <w:t>t p</w:t>
            </w:r>
            <w:r w:rsidRPr="001A3AB1">
              <w:rPr>
                <w:spacing w:val="-1"/>
              </w:rPr>
              <w:t>o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2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1</w:t>
            </w:r>
            <w:r w:rsidRPr="001A3AB1">
              <w:rPr>
                <w:spacing w:val="-1"/>
              </w:rPr>
              <w:t>5</w:t>
            </w:r>
            <w:r w:rsidRPr="001A3AB1">
              <w:t>°</w:t>
            </w:r>
            <w:r w:rsidRPr="001A3AB1">
              <w:rPr>
                <w:spacing w:val="-3"/>
              </w:rPr>
              <w:t>C</w:t>
            </w:r>
            <w:r w:rsidRPr="001A3AB1">
              <w:t>;</w:t>
            </w:r>
          </w:p>
          <w:p w14:paraId="18CD25A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76"/>
              <w:ind w:left="755"/>
              <w:jc w:val="both"/>
            </w:pPr>
            <w:r w:rsidRPr="001A3AB1">
              <w:t xml:space="preserve">· 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4"/>
              </w:rPr>
              <w:t>M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u</w:t>
            </w:r>
            <w:r w:rsidRPr="001A3AB1">
              <w:rPr>
                <w:spacing w:val="3"/>
              </w:rPr>
              <w:t>f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>uri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3"/>
              </w:rPr>
              <w:t xml:space="preserve"> </w:t>
            </w:r>
            <w:r w:rsidRPr="001A3AB1">
              <w:t>d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e;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A38D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4047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B6FE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1E3AD783" w14:textId="77777777" w:rsidTr="00355716">
        <w:trPr>
          <w:trHeight w:hRule="exact" w:val="124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75F6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8B66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755"/>
              <w:jc w:val="both"/>
            </w:pPr>
            <w:r w:rsidRPr="001A3AB1">
              <w:t xml:space="preserve">· 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C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>nt</w:t>
            </w:r>
            <w:r w:rsidRPr="001A3AB1">
              <w:rPr>
                <w:spacing w:val="1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>;</w:t>
            </w:r>
          </w:p>
          <w:p w14:paraId="6D6ABF5E" w14:textId="6509C629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755"/>
              <w:jc w:val="both"/>
            </w:pPr>
            <w:r w:rsidRPr="001A3AB1">
              <w:t>·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Cl</w:t>
            </w:r>
            <w:r w:rsidRPr="001A3AB1">
              <w:t>e</w:t>
            </w:r>
            <w:r w:rsidRPr="001A3AB1">
              <w:rPr>
                <w:spacing w:val="-1"/>
              </w:rPr>
              <w:t>a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di</w:t>
            </w:r>
            <w:r w:rsidRPr="001A3AB1">
              <w:t>cati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p</w:t>
            </w:r>
            <w:r w:rsidRPr="001A3AB1">
              <w:t>os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v</w:t>
            </w:r>
            <w:r w:rsidRPr="001A3AB1">
              <w:t>e and ne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v</w:t>
            </w:r>
            <w:r w:rsidRPr="001A3AB1">
              <w:t>e conn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t>on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at</w:t>
            </w:r>
            <w:r w:rsidRPr="001A3AB1">
              <w:rPr>
                <w:spacing w:val="1"/>
              </w:rPr>
              <w:t>t</w:t>
            </w:r>
            <w:r w:rsidRPr="001A3AB1">
              <w:t>ery</w:t>
            </w:r>
            <w:r w:rsidRPr="001A3AB1">
              <w:rPr>
                <w:spacing w:val="-1"/>
              </w:rPr>
              <w:t xml:space="preserve"> </w:t>
            </w:r>
            <w:r w:rsidRPr="001A3AB1">
              <w:t>c</w:t>
            </w:r>
            <w:r w:rsidRPr="001A3AB1">
              <w:rPr>
                <w:spacing w:val="-3"/>
              </w:rPr>
              <w:t>a</w:t>
            </w:r>
            <w:r w:rsidRPr="001A3AB1">
              <w:t>b</w:t>
            </w:r>
            <w:r w:rsidRPr="001A3AB1">
              <w:rPr>
                <w:spacing w:val="-1"/>
              </w:rPr>
              <w:t>l</w:t>
            </w:r>
            <w:r w:rsidRPr="001A3AB1">
              <w:t>e;</w:t>
            </w:r>
          </w:p>
          <w:p w14:paraId="333C63C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jc w:val="both"/>
            </w:pPr>
          </w:p>
          <w:p w14:paraId="2ECC68B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755"/>
              <w:jc w:val="both"/>
            </w:pPr>
            <w:r w:rsidRPr="001A3AB1">
              <w:t xml:space="preserve">· 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arn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2"/>
              </w:rPr>
              <w:t>g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as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n</w:t>
            </w:r>
            <w:r w:rsidRPr="001A3AB1">
              <w:t>e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d.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905E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419D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09D2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33D2A977" w14:textId="77777777" w:rsidR="00F260C2" w:rsidRPr="001A3AB1" w:rsidRDefault="00F260C2" w:rsidP="001A3AB1">
      <w:pPr>
        <w:jc w:val="both"/>
        <w:rPr>
          <w:lang w:val="en-GB"/>
        </w:rPr>
      </w:pPr>
    </w:p>
    <w:p w14:paraId="33BBFAE5" w14:textId="77777777" w:rsidR="00F260C2" w:rsidRPr="001A3AB1" w:rsidRDefault="00F260C2" w:rsidP="001A3AB1">
      <w:pPr>
        <w:jc w:val="both"/>
        <w:rPr>
          <w:lang w:val="en-GB"/>
        </w:rPr>
      </w:pPr>
    </w:p>
    <w:tbl>
      <w:tblPr>
        <w:tblW w:w="15593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788"/>
        <w:gridCol w:w="1559"/>
        <w:gridCol w:w="1701"/>
        <w:gridCol w:w="1843"/>
      </w:tblGrid>
      <w:tr w:rsidR="00355716" w:rsidRPr="001A3AB1" w14:paraId="293E2B1E" w14:textId="77777777" w:rsidTr="00355716">
        <w:trPr>
          <w:trHeight w:hRule="exact" w:val="2316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CB73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4B2C81C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0" w:line="200" w:lineRule="exact"/>
              <w:jc w:val="both"/>
            </w:pPr>
          </w:p>
          <w:p w14:paraId="057BAB3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5</w:t>
            </w:r>
            <w:r w:rsidRPr="001A3AB1">
              <w:t>.9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64942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jc w:val="both"/>
            </w:pPr>
          </w:p>
          <w:p w14:paraId="7B7ABA5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39" w:lineRule="auto"/>
              <w:ind w:left="95" w:right="188"/>
              <w:jc w:val="both"/>
            </w:pPr>
            <w:r w:rsidRPr="001A3AB1">
              <w:rPr>
                <w:spacing w:val="2"/>
              </w:rPr>
              <w:t>T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ers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u</w:t>
            </w:r>
            <w:r w:rsidRPr="001A3AB1">
              <w:t xml:space="preserve">st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1"/>
              </w:rPr>
              <w:t>d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t>a s</w:t>
            </w:r>
            <w:r w:rsidRPr="001A3AB1">
              <w:rPr>
                <w:spacing w:val="2"/>
              </w:rPr>
              <w:t>t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eme</w:t>
            </w:r>
            <w:r w:rsidRPr="001A3AB1">
              <w:rPr>
                <w:spacing w:val="-3"/>
              </w:rPr>
              <w:t>n</w:t>
            </w:r>
            <w:r w:rsidRPr="001A3AB1">
              <w:t xml:space="preserve">t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 xml:space="preserve">n </w:t>
            </w:r>
            <w:r w:rsidRPr="001A3AB1">
              <w:rPr>
                <w:spacing w:val="-2"/>
              </w:rPr>
              <w:t>e</w:t>
            </w:r>
            <w:r w:rsidRPr="001A3AB1">
              <w:rPr>
                <w:spacing w:val="1"/>
              </w:rPr>
              <w:t>ff</w:t>
            </w:r>
            <w:r w:rsidRPr="001A3AB1">
              <w:t>e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 xml:space="preserve">,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1"/>
              </w:rPr>
              <w:t>di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h</w:t>
            </w:r>
            <w:r w:rsidRPr="001A3AB1">
              <w:rPr>
                <w:spacing w:val="-1"/>
              </w:rPr>
              <w:t>a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sp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1"/>
              </w:rPr>
              <w:t>i</w:t>
            </w:r>
            <w:r w:rsidRPr="001A3AB1">
              <w:t>ca</w:t>
            </w:r>
            <w:r w:rsidRPr="001A3AB1">
              <w:rPr>
                <w:spacing w:val="-1"/>
              </w:rPr>
              <w:t>ll</w:t>
            </w:r>
            <w:r w:rsidRPr="001A3AB1">
              <w:t>y</w:t>
            </w:r>
            <w:r w:rsidRPr="001A3AB1">
              <w:rPr>
                <w:spacing w:val="-1"/>
              </w:rPr>
              <w:t xml:space="preserve"> i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t>co</w:t>
            </w:r>
            <w:r w:rsidRPr="001A3AB1">
              <w:rPr>
                <w:spacing w:val="-3"/>
              </w:rPr>
              <w:t>v</w:t>
            </w:r>
            <w:r w:rsidRPr="001A3AB1">
              <w:t>ered u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4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eme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t>o</w:t>
            </w:r>
            <w:r w:rsidRPr="001A3AB1">
              <w:rPr>
                <w:spacing w:val="-1"/>
              </w:rPr>
              <w:t>b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1"/>
              </w:rPr>
              <w:t xml:space="preserve"> </w:t>
            </w:r>
            <w:r w:rsidRPr="001A3AB1">
              <w:t>c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m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t>ns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2"/>
              </w:rPr>
              <w:t>h</w:t>
            </w:r>
            <w:r w:rsidRPr="001A3AB1">
              <w:rPr>
                <w:spacing w:val="-1"/>
              </w:rPr>
              <w:t>i</w:t>
            </w:r>
            <w:r w:rsidRPr="001A3AB1">
              <w:t>ch ha</w:t>
            </w:r>
            <w:r w:rsidRPr="001A3AB1">
              <w:rPr>
                <w:spacing w:val="-2"/>
              </w:rPr>
              <w:t>v</w:t>
            </w:r>
            <w:r w:rsidRPr="001A3AB1">
              <w:t xml:space="preserve">e </w:t>
            </w:r>
            <w:r w:rsidRPr="001A3AB1">
              <w:rPr>
                <w:spacing w:val="4"/>
              </w:rPr>
              <w:t>f</w:t>
            </w:r>
            <w:r w:rsidRPr="001A3AB1">
              <w:t>a</w:t>
            </w:r>
            <w:r w:rsidRPr="001A3AB1">
              <w:rPr>
                <w:spacing w:val="-1"/>
              </w:rPr>
              <w:t>il</w:t>
            </w:r>
            <w:r w:rsidRPr="001A3AB1">
              <w:t>ed</w:t>
            </w:r>
            <w:r w:rsidRPr="001A3AB1">
              <w:rPr>
                <w:spacing w:val="1"/>
              </w:rPr>
              <w:t xml:space="preserve"> </w:t>
            </w:r>
            <w:r w:rsidRPr="001A3AB1">
              <w:t>u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3"/>
              </w:rPr>
              <w:t>e</w:t>
            </w:r>
            <w:r w:rsidRPr="001A3AB1">
              <w:t xml:space="preserve">r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2"/>
              </w:rPr>
              <w:t>y</w:t>
            </w:r>
            <w:r w:rsidRPr="001A3AB1">
              <w:t>.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as</w:t>
            </w:r>
            <w:r w:rsidRPr="001A3AB1">
              <w:rPr>
                <w:spacing w:val="-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r</w:t>
            </w:r>
            <w:r w:rsidRPr="001A3AB1">
              <w:t>es</w:t>
            </w:r>
            <w:r w:rsidRPr="001A3AB1">
              <w:rPr>
                <w:spacing w:val="-1"/>
              </w:rPr>
              <w:t>ul</w:t>
            </w:r>
            <w:r w:rsidRPr="001A3AB1">
              <w:t xml:space="preserve">t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t>a</w:t>
            </w:r>
            <w:r w:rsidRPr="001A3AB1">
              <w:rPr>
                <w:spacing w:val="-1"/>
              </w:rPr>
              <w:t>il</w:t>
            </w:r>
            <w:r w:rsidRPr="001A3AB1">
              <w:t>ure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 o</w:t>
            </w:r>
            <w:r w:rsidRPr="001A3AB1">
              <w:rPr>
                <w:spacing w:val="-1"/>
              </w:rPr>
              <w:t>n</w:t>
            </w:r>
            <w:r w:rsidRPr="001A3AB1">
              <w:t>e i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(</w:t>
            </w:r>
            <w:r w:rsidRPr="001A3AB1">
              <w:rPr>
                <w:spacing w:val="-3"/>
              </w:rPr>
              <w:t>o</w:t>
            </w:r>
            <w:r w:rsidRPr="001A3AB1">
              <w:t>r a</w:t>
            </w:r>
            <w:r w:rsidRPr="001A3AB1">
              <w:rPr>
                <w:spacing w:val="-1"/>
              </w:rPr>
              <w:t>n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5"/>
              </w:rPr>
              <w:t>r</w:t>
            </w:r>
            <w:r w:rsidRPr="001A3AB1">
              <w:t>e</w:t>
            </w:r>
            <w:r w:rsidRPr="001A3AB1">
              <w:rPr>
                <w:spacing w:val="-1"/>
              </w:rPr>
              <w:t>l</w:t>
            </w:r>
            <w:r w:rsidRPr="001A3AB1">
              <w:t>ated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2"/>
              </w:rPr>
              <w:t>q</w:t>
            </w:r>
            <w:r w:rsidRPr="001A3AB1">
              <w:t>u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p</w:t>
            </w:r>
            <w:r w:rsidRPr="001A3AB1">
              <w:rPr>
                <w:spacing w:val="-2"/>
              </w:rPr>
              <w:t>m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 xml:space="preserve">)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n</w:t>
            </w:r>
            <w:r w:rsidRPr="001A3AB1">
              <w:rPr>
                <w:spacing w:val="-1"/>
              </w:rPr>
              <w:t>o</w:t>
            </w:r>
            <w:r w:rsidRPr="001A3AB1">
              <w:t>t a</w:t>
            </w:r>
            <w:r w:rsidRPr="001A3AB1">
              <w:rPr>
                <w:spacing w:val="-3"/>
              </w:rPr>
              <w:t>v</w:t>
            </w:r>
            <w:r w:rsidRPr="001A3AB1">
              <w:t>a</w:t>
            </w:r>
            <w:r w:rsidRPr="001A3AB1">
              <w:rPr>
                <w:spacing w:val="1"/>
              </w:rPr>
              <w:t>i</w:t>
            </w:r>
            <w:r w:rsidRPr="001A3AB1">
              <w:rPr>
                <w:spacing w:val="-1"/>
              </w:rPr>
              <w:t>l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 xml:space="preserve">e </w:t>
            </w:r>
            <w:r w:rsidRPr="001A3AB1">
              <w:rPr>
                <w:spacing w:val="4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2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od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l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3"/>
              </w:rPr>
              <w:t>e</w:t>
            </w:r>
            <w:r w:rsidRPr="001A3AB1">
              <w:t xml:space="preserve">r </w:t>
            </w:r>
            <w:r w:rsidRPr="001A3AB1">
              <w:rPr>
                <w:spacing w:val="1"/>
              </w:rPr>
              <w:t>t</w:t>
            </w:r>
            <w:r w:rsidRPr="001A3AB1">
              <w:t>h</w:t>
            </w:r>
            <w:r w:rsidRPr="001A3AB1">
              <w:rPr>
                <w:spacing w:val="-1"/>
              </w:rPr>
              <w:t>a</w:t>
            </w:r>
            <w:r w:rsidRPr="001A3AB1">
              <w:t>n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hree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(</w:t>
            </w:r>
            <w:r w:rsidRPr="001A3AB1">
              <w:rPr>
                <w:spacing w:val="-3"/>
              </w:rPr>
              <w:t>3</w:t>
            </w:r>
            <w:r w:rsidRPr="001A3AB1">
              <w:t>)</w:t>
            </w:r>
            <w:r w:rsidRPr="001A3AB1">
              <w:rPr>
                <w:spacing w:val="2"/>
              </w:rPr>
              <w:t xml:space="preserve"> </w:t>
            </w:r>
            <w:r w:rsidRPr="001A3AB1">
              <w:t>co</w:t>
            </w:r>
            <w:r w:rsidRPr="001A3AB1">
              <w:rPr>
                <w:spacing w:val="-3"/>
              </w:rPr>
              <w:t>n</w:t>
            </w:r>
            <w:r w:rsidRPr="001A3AB1">
              <w:t>sec</w:t>
            </w:r>
            <w:r w:rsidRPr="001A3AB1">
              <w:rPr>
                <w:spacing w:val="-1"/>
              </w:rPr>
              <w:t>u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v</w:t>
            </w:r>
            <w:r w:rsidRPr="001A3AB1">
              <w:t>e da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 xml:space="preserve"> t</w:t>
            </w:r>
            <w:r w:rsidRPr="001A3AB1">
              <w:t>he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od</w:t>
            </w:r>
            <w:r w:rsidRPr="001A3AB1">
              <w:rPr>
                <w:spacing w:val="1"/>
              </w:rPr>
              <w:t xml:space="preserve"> </w:t>
            </w:r>
            <w:r w:rsidRPr="001A3AB1">
              <w:t>sh</w:t>
            </w:r>
            <w:r w:rsidRPr="001A3AB1">
              <w:rPr>
                <w:spacing w:val="-1"/>
              </w:rPr>
              <w:t>al</w:t>
            </w:r>
            <w:r w:rsidRPr="001A3AB1">
              <w:t>l be e</w:t>
            </w:r>
            <w:r w:rsidRPr="001A3AB1">
              <w:rPr>
                <w:spacing w:val="-3"/>
              </w:rPr>
              <w:t>x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</w:t>
            </w:r>
            <w:r w:rsidRPr="001A3AB1">
              <w:rPr>
                <w:spacing w:val="-3"/>
              </w:rPr>
              <w:t>a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p</w:t>
            </w:r>
            <w:r w:rsidRPr="001A3AB1">
              <w:t>eri</w:t>
            </w:r>
            <w:r w:rsidRPr="001A3AB1">
              <w:rPr>
                <w:spacing w:val="-1"/>
              </w:rPr>
              <w:t>o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4"/>
              </w:rPr>
              <w:t xml:space="preserve"> </w:t>
            </w:r>
            <w:r w:rsidRPr="001A3AB1">
              <w:t>n</w:t>
            </w:r>
            <w:r w:rsidRPr="001A3AB1">
              <w:rPr>
                <w:spacing w:val="-1"/>
              </w:rPr>
              <w:t>on</w:t>
            </w:r>
            <w:r w:rsidRPr="001A3AB1">
              <w:rPr>
                <w:spacing w:val="1"/>
              </w:rPr>
              <w:t>-</w:t>
            </w:r>
            <w:r w:rsidRPr="001A3AB1">
              <w:t>a</w:t>
            </w:r>
            <w:r w:rsidRPr="001A3AB1">
              <w:rPr>
                <w:spacing w:val="-3"/>
              </w:rPr>
              <w:t>v</w:t>
            </w:r>
            <w:r w:rsidRPr="001A3AB1">
              <w:t>a</w:t>
            </w:r>
            <w:r w:rsidRPr="001A3AB1">
              <w:rPr>
                <w:spacing w:val="-1"/>
              </w:rPr>
              <w:t>il</w:t>
            </w:r>
            <w:r w:rsidRPr="001A3AB1">
              <w:t>a</w:t>
            </w:r>
            <w:r w:rsidRPr="001A3AB1">
              <w:rPr>
                <w:spacing w:val="-1"/>
              </w:rPr>
              <w:t>b</w:t>
            </w:r>
            <w:r w:rsidRPr="001A3AB1">
              <w:rPr>
                <w:spacing w:val="1"/>
              </w:rPr>
              <w:t>i</w:t>
            </w:r>
            <w:r w:rsidRPr="001A3AB1">
              <w:rPr>
                <w:spacing w:val="-1"/>
              </w:rPr>
              <w:t>li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2"/>
              </w:rPr>
              <w:t>y</w:t>
            </w:r>
            <w:r w:rsidRPr="001A3AB1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BCC1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052A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FF6D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2B0AFECD" w14:textId="77777777" w:rsidTr="00355716">
        <w:trPr>
          <w:trHeight w:hRule="exact" w:val="305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108E58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5D5A5EC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8" w:line="260" w:lineRule="exact"/>
              <w:jc w:val="both"/>
            </w:pPr>
          </w:p>
          <w:p w14:paraId="6EF215D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b/>
                <w:bCs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10" w:space="0" w:color="F0F0F0"/>
              <w:right w:val="single" w:sz="8" w:space="0" w:color="000000"/>
            </w:tcBorders>
            <w:shd w:val="clear" w:color="auto" w:fill="F0F0F0"/>
          </w:tcPr>
          <w:p w14:paraId="583C990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/>
              <w:ind w:left="95"/>
              <w:jc w:val="both"/>
            </w:pPr>
            <w:r w:rsidRPr="001A3AB1">
              <w:rPr>
                <w:b/>
                <w:bCs/>
                <w:spacing w:val="-1"/>
              </w:rPr>
              <w:t>B</w:t>
            </w:r>
            <w:r w:rsidRPr="001A3AB1">
              <w:rPr>
                <w:b/>
                <w:bCs/>
              </w:rPr>
              <w:t>at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ery</w:t>
            </w:r>
            <w:r w:rsidRPr="001A3AB1">
              <w:rPr>
                <w:b/>
                <w:bCs/>
                <w:spacing w:val="-4"/>
              </w:rPr>
              <w:t xml:space="preserve"> </w:t>
            </w:r>
            <w:r w:rsidRPr="001A3AB1">
              <w:rPr>
                <w:b/>
                <w:bCs/>
                <w:spacing w:val="1"/>
              </w:rPr>
              <w:t>I</w:t>
            </w:r>
            <w:r w:rsidRPr="001A3AB1">
              <w:rPr>
                <w:b/>
                <w:bCs/>
              </w:rPr>
              <w:t>n</w:t>
            </w:r>
            <w:r w:rsidRPr="001A3AB1">
              <w:rPr>
                <w:b/>
                <w:bCs/>
                <w:spacing w:val="-3"/>
              </w:rPr>
              <w:t>v</w:t>
            </w:r>
            <w:r w:rsidRPr="001A3AB1">
              <w:rPr>
                <w:b/>
                <w:bCs/>
              </w:rPr>
              <w:t>er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er</w:t>
            </w:r>
            <w:r w:rsidRPr="001A3AB1">
              <w:rPr>
                <w:b/>
                <w:bCs/>
                <w:spacing w:val="1"/>
              </w:rPr>
              <w:t>/</w:t>
            </w:r>
            <w:r w:rsidRPr="001A3AB1">
              <w:rPr>
                <w:b/>
                <w:bCs/>
                <w:spacing w:val="-1"/>
              </w:rPr>
              <w:t>C</w:t>
            </w:r>
            <w:r w:rsidRPr="001A3AB1">
              <w:rPr>
                <w:b/>
                <w:bCs/>
              </w:rPr>
              <w:t>h</w:t>
            </w:r>
            <w:r w:rsidRPr="001A3AB1">
              <w:rPr>
                <w:b/>
                <w:bCs/>
                <w:spacing w:val="-1"/>
              </w:rPr>
              <w:t>a</w:t>
            </w:r>
            <w:r w:rsidRPr="001A3AB1">
              <w:rPr>
                <w:b/>
                <w:bCs/>
              </w:rPr>
              <w:t>rg</w:t>
            </w:r>
            <w:r w:rsidRPr="001A3AB1">
              <w:rPr>
                <w:b/>
                <w:bCs/>
                <w:spacing w:val="-3"/>
              </w:rPr>
              <w:t>e</w:t>
            </w:r>
            <w:r w:rsidRPr="001A3AB1">
              <w:rPr>
                <w:b/>
                <w:bCs/>
              </w:rPr>
              <w:t>rs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7C72C6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EFF789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49C1CE0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1189E673" w14:textId="77777777" w:rsidTr="00355716">
        <w:trPr>
          <w:trHeight w:hRule="exact" w:val="347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FDDC0C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10" w:space="0" w:color="F0F0F0"/>
              <w:left w:val="single" w:sz="8" w:space="0" w:color="000000"/>
              <w:bottom w:val="single" w:sz="8" w:space="0" w:color="F0F0F0"/>
              <w:right w:val="single" w:sz="8" w:space="0" w:color="000000"/>
            </w:tcBorders>
            <w:shd w:val="clear" w:color="auto" w:fill="F0F0F0"/>
          </w:tcPr>
          <w:p w14:paraId="5939AF5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508920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04D6957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731EE2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E4BB698" w14:textId="77777777" w:rsidTr="00355716">
        <w:trPr>
          <w:trHeight w:hRule="exact" w:val="834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725A778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8" w:space="0" w:color="F0F0F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3A9821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jc w:val="both"/>
            </w:pPr>
          </w:p>
          <w:p w14:paraId="68F1725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  <w:r w:rsidRPr="001A3AB1">
              <w:t>A b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-</w:t>
            </w:r>
            <w:r w:rsidRPr="001A3AB1">
              <w:t>d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ecti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1"/>
              </w:rPr>
              <w:t>a</w:t>
            </w:r>
            <w:r w:rsidRPr="001A3AB1">
              <w:t xml:space="preserve">l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-1"/>
              </w:rPr>
              <w:t>/C</w:t>
            </w:r>
            <w:r w:rsidRPr="001A3AB1">
              <w:t>har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3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t>s</w:t>
            </w:r>
            <w:r w:rsidRPr="001A3AB1">
              <w:rPr>
                <w:spacing w:val="-2"/>
              </w:rPr>
              <w:t>y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t xml:space="preserve">m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h i</w:t>
            </w:r>
            <w:r w:rsidRPr="001A3AB1">
              <w:rPr>
                <w:spacing w:val="-1"/>
              </w:rPr>
              <w:t>n</w:t>
            </w:r>
            <w:r w:rsidRPr="001A3AB1">
              <w:t>p</w:t>
            </w:r>
            <w:r w:rsidRPr="001A3AB1">
              <w:rPr>
                <w:spacing w:val="-1"/>
              </w:rPr>
              <w:t>u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2"/>
              </w:rPr>
              <w:t>v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4</w:t>
            </w:r>
            <w:r w:rsidRPr="001A3AB1">
              <w:rPr>
                <w:spacing w:val="-1"/>
              </w:rPr>
              <w:t>8VD</w:t>
            </w:r>
            <w:r w:rsidRPr="001A3AB1">
              <w:t>C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11BD663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A069B8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A8869B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/>
              <w:jc w:val="both"/>
            </w:pPr>
          </w:p>
        </w:tc>
      </w:tr>
      <w:tr w:rsidR="00355716" w:rsidRPr="001A3AB1" w14:paraId="4DDFFEE8" w14:textId="77777777" w:rsidTr="00355716">
        <w:trPr>
          <w:trHeight w:hRule="exact" w:val="34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8B26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6</w:t>
            </w:r>
            <w:r w:rsidRPr="001A3AB1">
              <w:t>.1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0A9F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95"/>
              <w:jc w:val="both"/>
            </w:pPr>
            <w:r w:rsidRPr="001A3AB1">
              <w:rPr>
                <w:spacing w:val="1"/>
              </w:rPr>
              <w:t>O</w:t>
            </w:r>
            <w:r w:rsidRPr="001A3AB1">
              <w:t>utp</w:t>
            </w:r>
            <w:r w:rsidRPr="001A3AB1">
              <w:rPr>
                <w:spacing w:val="-2"/>
              </w:rPr>
              <w:t>u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single</w:t>
            </w:r>
            <w:r w:rsidRPr="001A3AB1">
              <w:rPr>
                <w:spacing w:val="-2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h</w:t>
            </w:r>
            <w:r w:rsidRPr="001A3AB1">
              <w:t>ase</w:t>
            </w:r>
            <w:r w:rsidRPr="001A3AB1">
              <w:rPr>
                <w:spacing w:val="-2"/>
              </w:rPr>
              <w:t xml:space="preserve"> </w:t>
            </w:r>
            <w:r w:rsidRPr="001A3AB1">
              <w:t>240V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A</w:t>
            </w:r>
            <w:r w:rsidRPr="001A3AB1">
              <w:t>C at</w:t>
            </w:r>
            <w:r w:rsidRPr="001A3AB1">
              <w:rPr>
                <w:spacing w:val="2"/>
              </w:rPr>
              <w:t xml:space="preserve"> </w:t>
            </w:r>
            <w:r w:rsidRPr="001A3AB1">
              <w:t>5</w:t>
            </w:r>
            <w:r w:rsidRPr="001A3AB1">
              <w:rPr>
                <w:spacing w:val="-1"/>
              </w:rPr>
              <w:t>0H</w:t>
            </w:r>
            <w:r w:rsidRPr="001A3AB1">
              <w:t>z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5BB3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B9C8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F8F7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7263B1E" w14:textId="77777777" w:rsidTr="00355716">
        <w:trPr>
          <w:trHeight w:hRule="exact" w:val="35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2DDF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9"/>
              <w:ind w:right="98"/>
              <w:jc w:val="both"/>
            </w:pPr>
            <w:r w:rsidRPr="001A3AB1">
              <w:rPr>
                <w:spacing w:val="1"/>
              </w:rPr>
              <w:t>6</w:t>
            </w:r>
            <w:r w:rsidRPr="001A3AB1">
              <w:t>.2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A958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7"/>
              <w:ind w:left="95"/>
              <w:jc w:val="both"/>
            </w:pPr>
            <w:r w:rsidRPr="001A3AB1">
              <w:rPr>
                <w:spacing w:val="-1"/>
              </w:rPr>
              <w:t>P</w:t>
            </w:r>
            <w:r w:rsidRPr="001A3AB1">
              <w:t>ure</w:t>
            </w:r>
            <w:r w:rsidRPr="001A3AB1">
              <w:rPr>
                <w:spacing w:val="1"/>
              </w:rPr>
              <w:t xml:space="preserve"> </w:t>
            </w:r>
            <w:r w:rsidRPr="001A3AB1">
              <w:t>s</w:t>
            </w:r>
            <w:r w:rsidRPr="001A3AB1">
              <w:rPr>
                <w:spacing w:val="-1"/>
              </w:rPr>
              <w:t>i</w:t>
            </w:r>
            <w:r w:rsidRPr="001A3AB1">
              <w:t>ne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a</w:t>
            </w:r>
            <w:r w:rsidRPr="001A3AB1">
              <w:rPr>
                <w:spacing w:val="-3"/>
              </w:rPr>
              <w:t>v</w:t>
            </w:r>
            <w:r w:rsidRPr="001A3AB1">
              <w:t>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7A12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F379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408E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7986F6BC" w14:textId="77777777" w:rsidTr="00355716">
        <w:trPr>
          <w:trHeight w:hRule="exact" w:val="351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6C66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6</w:t>
            </w:r>
            <w:r w:rsidRPr="001A3AB1">
              <w:t>.3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5B1A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8"/>
              <w:ind w:left="95"/>
              <w:jc w:val="both"/>
            </w:pPr>
            <w:r w:rsidRPr="001A3AB1">
              <w:rPr>
                <w:spacing w:val="-2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um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I</w:t>
            </w:r>
            <w:r w:rsidRPr="001A3AB1">
              <w:t>P</w:t>
            </w:r>
            <w:r w:rsidRPr="001A3AB1">
              <w:rPr>
                <w:spacing w:val="-2"/>
              </w:rPr>
              <w:t xml:space="preserve"> </w:t>
            </w:r>
            <w:r w:rsidRPr="001A3AB1">
              <w:t>54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E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os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-2"/>
              </w:rPr>
              <w:t>r</w:t>
            </w:r>
            <w:r w:rsidRPr="001A3AB1">
              <w:t>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D773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426A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B465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F626348" w14:textId="77777777" w:rsidTr="00355716">
        <w:trPr>
          <w:trHeight w:hRule="exact" w:val="65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476C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180" w:lineRule="exact"/>
              <w:jc w:val="both"/>
            </w:pPr>
          </w:p>
          <w:p w14:paraId="2B3E243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6</w:t>
            </w:r>
            <w:r w:rsidRPr="001A3AB1">
              <w:t>.4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F022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2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m</w:t>
            </w:r>
            <w:r w:rsidRPr="001A3AB1">
              <w:t>um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50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m</w:t>
            </w:r>
            <w:r w:rsidRPr="001A3AB1">
              <w:t>p i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n</w:t>
            </w:r>
            <w:r w:rsidRPr="001A3AB1">
              <w:t xml:space="preserve">al </w:t>
            </w:r>
            <w:r w:rsidRPr="001A3AB1">
              <w:rPr>
                <w:spacing w:val="1"/>
              </w:rPr>
              <w:t>tr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f</w:t>
            </w:r>
            <w:r w:rsidRPr="001A3AB1">
              <w:t>er</w:t>
            </w:r>
          </w:p>
          <w:p w14:paraId="17018AC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76"/>
              <w:ind w:left="95"/>
              <w:jc w:val="both"/>
            </w:pPr>
            <w:r w:rsidRPr="001A3AB1">
              <w:t>s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 xml:space="preserve">ch </w:t>
            </w:r>
            <w:r w:rsidRPr="001A3AB1">
              <w:rPr>
                <w:spacing w:val="4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at</w:t>
            </w:r>
            <w:r w:rsidRPr="001A3AB1">
              <w:rPr>
                <w:spacing w:val="-2"/>
              </w:rPr>
              <w:t>o</w:t>
            </w:r>
            <w:r w:rsidRPr="001A3AB1">
              <w:t>r co</w:t>
            </w:r>
            <w:r w:rsidRPr="001A3AB1">
              <w:rPr>
                <w:spacing w:val="-3"/>
              </w:rPr>
              <w:t>n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 xml:space="preserve">on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59F2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7711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B262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5194BD60" w14:textId="77777777" w:rsidTr="00355716">
        <w:trPr>
          <w:trHeight w:hRule="exact" w:val="35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789D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6</w:t>
            </w:r>
            <w:r w:rsidRPr="001A3AB1">
              <w:t>.5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FB7E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95"/>
              <w:jc w:val="both"/>
            </w:pPr>
            <w:r w:rsidRPr="001A3AB1">
              <w:rPr>
                <w:spacing w:val="1"/>
              </w:rPr>
              <w:t>I</w:t>
            </w:r>
            <w:r w:rsidRPr="001A3AB1">
              <w:t>nt</w:t>
            </w:r>
            <w:r w:rsidRPr="001A3AB1">
              <w:rPr>
                <w:spacing w:val="-2"/>
              </w:rPr>
              <w:t>e</w:t>
            </w:r>
            <w:r w:rsidRPr="001A3AB1">
              <w:t>gra</w:t>
            </w:r>
            <w:r w:rsidRPr="001A3AB1">
              <w:rPr>
                <w:spacing w:val="1"/>
              </w:rPr>
              <w:t>t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t xml:space="preserve">2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 xml:space="preserve">e 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or</w:t>
            </w:r>
            <w:r w:rsidRPr="001A3AB1">
              <w:rPr>
                <w:spacing w:val="-1"/>
              </w:rPr>
              <w:t xml:space="preserve"> C</w:t>
            </w:r>
            <w:r w:rsidRPr="001A3AB1">
              <w:t>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tr</w:t>
            </w:r>
            <w:r w:rsidRPr="001A3AB1">
              <w:t>ol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FC92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3BC2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5CA7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7EDC6C49" w14:textId="77777777" w:rsidTr="00355716">
        <w:trPr>
          <w:trHeight w:hRule="exact" w:val="351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1E1D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6</w:t>
            </w:r>
            <w:r w:rsidRPr="001A3AB1">
              <w:t>.6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0F5E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95"/>
              <w:jc w:val="both"/>
            </w:pPr>
            <w:r w:rsidRPr="001A3AB1">
              <w:t>L</w:t>
            </w:r>
            <w:r w:rsidRPr="001A3AB1">
              <w:rPr>
                <w:spacing w:val="-1"/>
              </w:rPr>
              <w:t>o</w:t>
            </w:r>
            <w:r w:rsidRPr="001A3AB1">
              <w:t>ad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h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>di</w:t>
            </w:r>
            <w:r w:rsidRPr="001A3AB1">
              <w:t>ng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C</w:t>
            </w:r>
            <w:r w:rsidRPr="001A3AB1">
              <w:t>o</w:t>
            </w:r>
            <w:r w:rsidRPr="001A3AB1">
              <w:rPr>
                <w:spacing w:val="-1"/>
              </w:rPr>
              <w:t>nt</w:t>
            </w:r>
            <w:r w:rsidRPr="001A3AB1">
              <w:rPr>
                <w:spacing w:val="1"/>
              </w:rPr>
              <w:t>r</w:t>
            </w:r>
            <w:r w:rsidRPr="001A3AB1">
              <w:t>ol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C</w:t>
            </w:r>
            <w:r w:rsidRPr="001A3AB1">
              <w:t>a</w:t>
            </w:r>
            <w:r w:rsidRPr="001A3AB1">
              <w:rPr>
                <w:spacing w:val="-1"/>
              </w:rPr>
              <w:t>p</w:t>
            </w:r>
            <w:r w:rsidRPr="001A3AB1">
              <w:t>a</w:t>
            </w:r>
            <w:r w:rsidRPr="001A3AB1">
              <w:rPr>
                <w:spacing w:val="-1"/>
              </w:rPr>
              <w:t>bili</w:t>
            </w:r>
            <w:r w:rsidRPr="001A3AB1">
              <w:rPr>
                <w:spacing w:val="3"/>
              </w:rPr>
              <w:t>t</w:t>
            </w:r>
            <w:r w:rsidRPr="001A3AB1">
              <w:t>y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5823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265A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1BAE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433F7ED2" w14:textId="77777777" w:rsidTr="00355716">
        <w:trPr>
          <w:trHeight w:hRule="exact" w:val="361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31F1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93C5E7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1D6E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9E083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D73C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07EB282E" w14:textId="77777777" w:rsidTr="00355716">
        <w:trPr>
          <w:trHeight w:hRule="exact" w:val="305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75F11CD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" w:line="140" w:lineRule="exact"/>
              <w:jc w:val="both"/>
            </w:pPr>
          </w:p>
          <w:p w14:paraId="3408D67D" w14:textId="77777777" w:rsidR="00482422" w:rsidRPr="001A3AB1" w:rsidRDefault="00482422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  <w:rPr>
                <w:b/>
                <w:bCs/>
              </w:rPr>
            </w:pPr>
          </w:p>
          <w:p w14:paraId="37E3EAF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b/>
                <w:bCs/>
              </w:rPr>
              <w:t>7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10" w:space="0" w:color="F0F0F0"/>
              <w:right w:val="single" w:sz="8" w:space="0" w:color="000000"/>
            </w:tcBorders>
            <w:shd w:val="clear" w:color="auto" w:fill="F0F0F0"/>
          </w:tcPr>
          <w:p w14:paraId="3DBA18E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/>
              <w:ind w:left="95"/>
              <w:jc w:val="both"/>
            </w:pPr>
            <w:r w:rsidRPr="001A3AB1">
              <w:rPr>
                <w:b/>
                <w:bCs/>
                <w:spacing w:val="1"/>
              </w:rPr>
              <w:t>Ot</w:t>
            </w:r>
            <w:r w:rsidRPr="001A3AB1">
              <w:rPr>
                <w:b/>
                <w:bCs/>
              </w:rPr>
              <w:t>h</w:t>
            </w:r>
            <w:r w:rsidRPr="001A3AB1">
              <w:rPr>
                <w:b/>
                <w:bCs/>
                <w:spacing w:val="-3"/>
              </w:rPr>
              <w:t>e</w:t>
            </w:r>
            <w:r w:rsidRPr="001A3AB1">
              <w:rPr>
                <w:b/>
                <w:bCs/>
              </w:rPr>
              <w:t>r</w:t>
            </w:r>
            <w:r w:rsidRPr="001A3AB1">
              <w:rPr>
                <w:b/>
                <w:bCs/>
                <w:spacing w:val="2"/>
              </w:rPr>
              <w:t xml:space="preserve"> </w:t>
            </w:r>
            <w:r w:rsidRPr="001A3AB1">
              <w:rPr>
                <w:b/>
                <w:bCs/>
                <w:spacing w:val="-1"/>
              </w:rPr>
              <w:t>C</w:t>
            </w:r>
            <w:r w:rsidRPr="001A3AB1">
              <w:rPr>
                <w:b/>
                <w:bCs/>
              </w:rPr>
              <w:t>omp</w:t>
            </w:r>
            <w:r w:rsidRPr="001A3AB1">
              <w:rPr>
                <w:b/>
                <w:bCs/>
                <w:spacing w:val="-1"/>
              </w:rPr>
              <w:t>o</w:t>
            </w:r>
            <w:r w:rsidRPr="001A3AB1">
              <w:rPr>
                <w:b/>
                <w:bCs/>
              </w:rPr>
              <w:t>n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  <w:spacing w:val="-3"/>
              </w:rPr>
              <w:t>n</w:t>
            </w:r>
            <w:r w:rsidRPr="001A3AB1">
              <w:rPr>
                <w:b/>
                <w:bCs/>
                <w:spacing w:val="1"/>
              </w:rPr>
              <w:t>t</w:t>
            </w:r>
            <w:r w:rsidRPr="001A3AB1">
              <w:rPr>
                <w:b/>
                <w:bCs/>
              </w:rPr>
              <w:t>s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759B2C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72C4ED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9DA549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5E388D6B" w14:textId="77777777" w:rsidTr="00355716">
        <w:trPr>
          <w:trHeight w:hRule="exact" w:val="361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6371169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10" w:space="0" w:color="F0F0F0"/>
              <w:left w:val="single" w:sz="8" w:space="0" w:color="000000"/>
              <w:bottom w:val="single" w:sz="12" w:space="0" w:color="F0F0F0"/>
              <w:right w:val="single" w:sz="8" w:space="0" w:color="000000"/>
            </w:tcBorders>
            <w:shd w:val="clear" w:color="auto" w:fill="F0F0F0"/>
          </w:tcPr>
          <w:p w14:paraId="047CB3A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F05508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49F0429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13736A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44CC61AE" w14:textId="77777777" w:rsidTr="00355716">
        <w:trPr>
          <w:trHeight w:hRule="exact" w:val="312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A96192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12" w:space="0" w:color="F0F0F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0F0F0"/>
          </w:tcPr>
          <w:p w14:paraId="2B502B3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4"/>
              <w:ind w:left="95"/>
              <w:jc w:val="both"/>
            </w:pPr>
            <w:r w:rsidRPr="001A3AB1">
              <w:rPr>
                <w:spacing w:val="1"/>
              </w:rPr>
              <w:t>Ot</w:t>
            </w:r>
            <w:r w:rsidRPr="001A3AB1">
              <w:t>h</w:t>
            </w:r>
            <w:r w:rsidRPr="001A3AB1">
              <w:rPr>
                <w:spacing w:val="-3"/>
              </w:rPr>
              <w:t>e</w:t>
            </w:r>
            <w:r w:rsidRPr="001A3AB1">
              <w:t>r</w:t>
            </w:r>
            <w:r w:rsidRPr="001A3AB1">
              <w:rPr>
                <w:spacing w:val="2"/>
              </w:rPr>
              <w:t xml:space="preserve"> </w:t>
            </w:r>
            <w:r w:rsidRPr="001A3AB1">
              <w:t>c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1"/>
              </w:rPr>
              <w:t>m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nc</w:t>
            </w:r>
            <w:r w:rsidRPr="001A3AB1">
              <w:rPr>
                <w:spacing w:val="-1"/>
              </w:rPr>
              <w:t>l</w:t>
            </w:r>
            <w:r w:rsidRPr="001A3AB1">
              <w:t>u</w:t>
            </w:r>
            <w:r w:rsidRPr="001A3AB1">
              <w:rPr>
                <w:spacing w:val="-3"/>
              </w:rPr>
              <w:t>d</w:t>
            </w:r>
            <w:r w:rsidRPr="001A3AB1">
              <w:t>e but n</w:t>
            </w:r>
            <w:r w:rsidRPr="001A3AB1">
              <w:rPr>
                <w:spacing w:val="-1"/>
              </w:rPr>
              <w:t>o</w:t>
            </w:r>
            <w:r w:rsidRPr="001A3AB1">
              <w:t xml:space="preserve">t </w:t>
            </w:r>
            <w:r w:rsidRPr="001A3AB1">
              <w:rPr>
                <w:spacing w:val="-1"/>
              </w:rPr>
              <w:t>li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o;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3D959C7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4"/>
              <w:ind w:left="95"/>
              <w:jc w:val="both"/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2FA14F43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4"/>
              <w:ind w:left="95"/>
              <w:jc w:val="both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</w:tcPr>
          <w:p w14:paraId="5A6A8DB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4"/>
              <w:ind w:left="95"/>
              <w:jc w:val="both"/>
            </w:pPr>
          </w:p>
        </w:tc>
      </w:tr>
    </w:tbl>
    <w:p w14:paraId="4D94F3AA" w14:textId="77777777" w:rsidR="00F260C2" w:rsidRPr="001A3AB1" w:rsidRDefault="00F260C2" w:rsidP="001A3AB1">
      <w:pPr>
        <w:jc w:val="both"/>
        <w:rPr>
          <w:lang w:val="en-GB"/>
        </w:rPr>
      </w:pPr>
    </w:p>
    <w:tbl>
      <w:tblPr>
        <w:tblW w:w="15593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788"/>
        <w:gridCol w:w="1559"/>
        <w:gridCol w:w="1701"/>
        <w:gridCol w:w="1843"/>
      </w:tblGrid>
      <w:tr w:rsidR="00355716" w:rsidRPr="001A3AB1" w14:paraId="4595D731" w14:textId="77777777" w:rsidTr="00482422">
        <w:trPr>
          <w:trHeight w:hRule="exact" w:val="988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B3BD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" w:line="180" w:lineRule="exact"/>
              <w:jc w:val="both"/>
            </w:pPr>
          </w:p>
          <w:p w14:paraId="543AF55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1EA7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left="95" w:right="383"/>
              <w:jc w:val="both"/>
            </w:pPr>
            <w:r w:rsidRPr="001A3AB1">
              <w:rPr>
                <w:spacing w:val="-1"/>
              </w:rPr>
              <w:t>S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R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 xml:space="preserve">t </w:t>
            </w:r>
            <w:r w:rsidRPr="001A3AB1">
              <w:rPr>
                <w:spacing w:val="-1"/>
              </w:rPr>
              <w:t>D</w:t>
            </w:r>
            <w:r w:rsidRPr="001A3AB1">
              <w:t>C Ju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t>ox</w:t>
            </w:r>
            <w:r w:rsidRPr="001A3AB1">
              <w:rPr>
                <w:spacing w:val="-2"/>
              </w:rPr>
              <w:t xml:space="preserve"> </w:t>
            </w:r>
            <w:r w:rsidRPr="001A3AB1">
              <w:t>co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D</w:t>
            </w:r>
            <w:r w:rsidRPr="001A3AB1">
              <w:t>C c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r</w:t>
            </w:r>
            <w:r w:rsidRPr="001A3AB1">
              <w:t>cu</w:t>
            </w:r>
            <w:r w:rsidRPr="001A3AB1">
              <w:rPr>
                <w:spacing w:val="-1"/>
              </w:rPr>
              <w:t>i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t>bre</w:t>
            </w:r>
            <w:r w:rsidRPr="001A3AB1">
              <w:rPr>
                <w:spacing w:val="-3"/>
              </w:rPr>
              <w:t>a</w:t>
            </w:r>
            <w:r w:rsidRPr="001A3AB1">
              <w:t>ke</w:t>
            </w:r>
            <w:r w:rsidRPr="001A3AB1">
              <w:rPr>
                <w:spacing w:val="-2"/>
              </w:rPr>
              <w:t>r</w:t>
            </w:r>
            <w:r w:rsidRPr="001A3AB1">
              <w:t xml:space="preserve">, </w:t>
            </w:r>
            <w:r w:rsidRPr="001A3AB1">
              <w:rPr>
                <w:spacing w:val="1"/>
              </w:rPr>
              <w:t>I</w:t>
            </w:r>
            <w:r w:rsidRPr="001A3AB1">
              <w:t>so</w:t>
            </w:r>
            <w:r w:rsidRPr="001A3AB1">
              <w:rPr>
                <w:spacing w:val="-1"/>
              </w:rPr>
              <w:t>l</w:t>
            </w:r>
            <w:r w:rsidRPr="001A3AB1">
              <w:t>ati</w:t>
            </w:r>
            <w:r w:rsidRPr="001A3AB1">
              <w:rPr>
                <w:spacing w:val="-3"/>
              </w:rPr>
              <w:t>n</w:t>
            </w:r>
            <w:r w:rsidRPr="001A3AB1">
              <w:t>g</w:t>
            </w:r>
            <w:r w:rsidRPr="001A3AB1">
              <w:rPr>
                <w:spacing w:val="1"/>
              </w:rPr>
              <w:t xml:space="preserve"> f</w:t>
            </w:r>
            <w:r w:rsidRPr="001A3AB1">
              <w:t>u</w:t>
            </w:r>
            <w:r w:rsidRPr="001A3AB1">
              <w:rPr>
                <w:spacing w:val="-3"/>
              </w:rPr>
              <w:t>s</w:t>
            </w:r>
            <w:r w:rsidRPr="001A3AB1">
              <w:t>es/circu</w:t>
            </w:r>
            <w:r w:rsidRPr="001A3AB1">
              <w:rPr>
                <w:spacing w:val="-1"/>
              </w:rPr>
              <w:t>i</w:t>
            </w:r>
            <w:r w:rsidRPr="001A3AB1">
              <w:t>t bre</w:t>
            </w:r>
            <w:r w:rsidRPr="001A3AB1">
              <w:rPr>
                <w:spacing w:val="-3"/>
              </w:rPr>
              <w:t>a</w:t>
            </w:r>
            <w:r w:rsidRPr="001A3AB1">
              <w:t>kers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-1"/>
              </w:rPr>
              <w:t>D</w:t>
            </w:r>
            <w:r w:rsidRPr="001A3AB1">
              <w:t xml:space="preserve">C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p</w:t>
            </w:r>
            <w:r w:rsidRPr="001A3AB1">
              <w:t xml:space="preserve">uts </w:t>
            </w:r>
            <w:r w:rsidRPr="001A3AB1">
              <w:rPr>
                <w:spacing w:val="1"/>
              </w:rPr>
              <w:t>fr</w:t>
            </w:r>
            <w:r w:rsidRPr="001A3AB1">
              <w:rPr>
                <w:spacing w:val="-3"/>
              </w:rPr>
              <w:t>o</w:t>
            </w:r>
            <w:r w:rsidRPr="001A3AB1">
              <w:t>m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 xml:space="preserve">l 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tr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3"/>
              </w:rPr>
              <w:t>n</w:t>
            </w:r>
            <w:r w:rsidRPr="001A3AB1">
              <w:t xml:space="preserve">gs </w:t>
            </w:r>
            <w:r w:rsidRPr="001A3AB1">
              <w:rPr>
                <w:spacing w:val="-2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so</w:t>
            </w:r>
            <w:r w:rsidRPr="001A3AB1">
              <w:rPr>
                <w:spacing w:val="-1"/>
              </w:rPr>
              <w:t>l</w:t>
            </w:r>
            <w:r w:rsidRPr="001A3AB1">
              <w:t>ar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r</w:t>
            </w:r>
            <w:r w:rsidRPr="001A3AB1">
              <w:t>a</w:t>
            </w:r>
            <w:r w:rsidRPr="001A3AB1">
              <w:rPr>
                <w:spacing w:val="-3"/>
              </w:rPr>
              <w:t>y</w:t>
            </w:r>
            <w:r w:rsidRPr="001A3AB1">
              <w:t>,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so</w:t>
            </w:r>
            <w:r w:rsidRPr="001A3AB1">
              <w:rPr>
                <w:spacing w:val="-1"/>
              </w:rPr>
              <w:t>l</w:t>
            </w:r>
            <w:r w:rsidRPr="001A3AB1">
              <w:t>ati</w:t>
            </w:r>
            <w:r w:rsidRPr="001A3AB1">
              <w:rPr>
                <w:spacing w:val="-1"/>
              </w:rPr>
              <w:t>n</w:t>
            </w:r>
            <w:r w:rsidRPr="001A3AB1">
              <w:t>g circu</w:t>
            </w:r>
            <w:r w:rsidRPr="001A3AB1">
              <w:rPr>
                <w:spacing w:val="-1"/>
              </w:rPr>
              <w:t>i</w:t>
            </w:r>
            <w:r w:rsidRPr="001A3AB1">
              <w:t>t bre</w:t>
            </w:r>
            <w:r w:rsidRPr="001A3AB1">
              <w:rPr>
                <w:spacing w:val="-3"/>
              </w:rPr>
              <w:t>a</w:t>
            </w:r>
            <w:r w:rsidRPr="001A3AB1">
              <w:t>kers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1"/>
              </w:rPr>
              <w:t>fr</w:t>
            </w:r>
            <w:r w:rsidRPr="001A3AB1">
              <w:t>om</w:t>
            </w:r>
            <w:r w:rsidRPr="001A3AB1">
              <w:rPr>
                <w:spacing w:val="-1"/>
              </w:rPr>
              <w:t xml:space="preserve"> 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</w:t>
            </w:r>
            <w:r w:rsidRPr="001A3AB1">
              <w:rPr>
                <w:spacing w:val="-2"/>
              </w:rPr>
              <w:t>s</w:t>
            </w:r>
            <w:r w:rsidRPr="001A3AB1">
              <w:rPr>
                <w:spacing w:val="1"/>
              </w:rPr>
              <w:t>/</w:t>
            </w:r>
            <w:r w:rsidRPr="001A3AB1">
              <w:t>ch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2"/>
              </w:rPr>
              <w:t>g</w:t>
            </w:r>
            <w:r w:rsidRPr="001A3AB1">
              <w:t>e co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tr</w:t>
            </w:r>
            <w:r w:rsidRPr="001A3AB1">
              <w:t>o</w:t>
            </w:r>
            <w:r w:rsidRPr="001A3AB1">
              <w:rPr>
                <w:spacing w:val="-1"/>
              </w:rPr>
              <w:t>ll</w:t>
            </w:r>
            <w:r w:rsidRPr="001A3AB1">
              <w:t>er</w:t>
            </w:r>
            <w:r w:rsidRPr="001A3AB1">
              <w:rPr>
                <w:spacing w:val="-2"/>
              </w:rPr>
              <w:t>s</w:t>
            </w:r>
            <w:r w:rsidRPr="001A3AB1">
              <w:t>,</w:t>
            </w:r>
            <w:r w:rsidRPr="001A3AB1">
              <w:rPr>
                <w:spacing w:val="2"/>
              </w:rPr>
              <w:t xml:space="preserve"> 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t>s</w:t>
            </w:r>
            <w:r w:rsidRPr="001A3AB1">
              <w:rPr>
                <w:spacing w:val="-3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v</w:t>
            </w:r>
            <w:r w:rsidRPr="001A3AB1">
              <w:t>e and ne</w:t>
            </w:r>
            <w:r w:rsidRPr="001A3AB1">
              <w:rPr>
                <w:spacing w:val="2"/>
              </w:rPr>
              <w:t>g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-2"/>
              </w:rPr>
              <w:t>v</w:t>
            </w:r>
            <w:r w:rsidRPr="001A3AB1">
              <w:t>e buses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 xml:space="preserve">l dc </w:t>
            </w:r>
            <w:r w:rsidRPr="001A3AB1">
              <w:rPr>
                <w:spacing w:val="5"/>
              </w:rPr>
              <w:t>s</w:t>
            </w:r>
            <w:r w:rsidRPr="001A3AB1">
              <w:t>o</w:t>
            </w:r>
            <w:r w:rsidRPr="001A3AB1">
              <w:rPr>
                <w:spacing w:val="-3"/>
              </w:rPr>
              <w:t>u</w:t>
            </w:r>
            <w:r w:rsidRPr="001A3AB1">
              <w:rPr>
                <w:spacing w:val="1"/>
              </w:rPr>
              <w:t>r</w:t>
            </w:r>
            <w:r w:rsidRPr="001A3AB1">
              <w:t>c</w:t>
            </w:r>
            <w:r w:rsidRPr="001A3AB1">
              <w:rPr>
                <w:spacing w:val="-3"/>
              </w:rPr>
              <w:t>e</w:t>
            </w:r>
            <w:r w:rsidRPr="001A3AB1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DBC0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3A49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D662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1571668B" w14:textId="77777777" w:rsidTr="00482422">
        <w:trPr>
          <w:trHeight w:hRule="exact" w:val="71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D3C8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5" w:line="110" w:lineRule="exact"/>
              <w:jc w:val="both"/>
            </w:pPr>
          </w:p>
          <w:p w14:paraId="4273DF2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.2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A27F3" w14:textId="45B72CDF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S</w:t>
            </w:r>
            <w:r w:rsidRPr="001A3AB1">
              <w:t>a</w:t>
            </w:r>
            <w:r w:rsidRPr="001A3AB1">
              <w:rPr>
                <w:spacing w:val="-1"/>
              </w:rPr>
              <w:t>l</w:t>
            </w:r>
            <w:r w:rsidRPr="001A3AB1">
              <w:t>t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R</w:t>
            </w:r>
            <w:r w:rsidRPr="001A3AB1">
              <w:t>es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1"/>
              </w:rPr>
              <w:t>t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 xml:space="preserve">t </w:t>
            </w:r>
            <w:r w:rsidRPr="001A3AB1">
              <w:rPr>
                <w:spacing w:val="-1"/>
              </w:rPr>
              <w:t>A</w:t>
            </w:r>
            <w:r w:rsidRPr="001A3AB1">
              <w:t>C Ju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t>ox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t</w:t>
            </w:r>
            <w:r w:rsidRPr="001A3AB1">
              <w:t>h a</w:t>
            </w:r>
            <w:r w:rsidRPr="001A3AB1">
              <w:rPr>
                <w:spacing w:val="-1"/>
              </w:rPr>
              <w:t>l</w:t>
            </w:r>
            <w:r w:rsidRPr="001A3AB1">
              <w:t>l</w:t>
            </w:r>
            <w:r w:rsidR="00482422" w:rsidRPr="001A3AB1"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nteg</w:t>
            </w:r>
            <w:r w:rsidRPr="001A3AB1">
              <w:rPr>
                <w:spacing w:val="1"/>
              </w:rPr>
              <w:t>r</w:t>
            </w:r>
            <w:r w:rsidRPr="001A3AB1">
              <w:t>ated</w:t>
            </w:r>
            <w:r w:rsidRPr="001A3AB1">
              <w:rPr>
                <w:spacing w:val="-1"/>
              </w:rPr>
              <w:t xml:space="preserve"> Ci</w:t>
            </w:r>
            <w:r w:rsidRPr="001A3AB1">
              <w:rPr>
                <w:spacing w:val="1"/>
              </w:rPr>
              <w:t>r</w:t>
            </w:r>
            <w:r w:rsidRPr="001A3AB1">
              <w:t>cu</w:t>
            </w:r>
            <w:r w:rsidRPr="001A3AB1">
              <w:rPr>
                <w:spacing w:val="-1"/>
              </w:rPr>
              <w:t>it</w:t>
            </w:r>
            <w:r w:rsidRPr="001A3AB1">
              <w:rPr>
                <w:spacing w:val="1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us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  <w:r w:rsidRPr="001A3AB1">
              <w:rPr>
                <w:spacing w:val="1"/>
              </w:rPr>
              <w:t xml:space="preserve"> f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t>co</w:t>
            </w:r>
            <w:r w:rsidRPr="001A3AB1">
              <w:rPr>
                <w:spacing w:val="-1"/>
              </w:rPr>
              <w:t>n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rPr>
                <w:spacing w:val="-2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>f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2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>ar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</w:t>
            </w:r>
            <w:r w:rsidRPr="001A3AB1">
              <w:rPr>
                <w:spacing w:val="-2"/>
              </w:rPr>
              <w:t>s</w:t>
            </w:r>
            <w:r w:rsidRPr="001A3AB1">
              <w:t>,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G</w:t>
            </w:r>
            <w:r w:rsidRPr="001A3AB1">
              <w:t>e</w:t>
            </w:r>
            <w:r w:rsidRPr="001A3AB1">
              <w:rPr>
                <w:spacing w:val="-1"/>
              </w:rPr>
              <w:t>n</w:t>
            </w:r>
            <w:r w:rsidRPr="001A3AB1">
              <w:t>er</w:t>
            </w:r>
            <w:r w:rsidRPr="001A3AB1">
              <w:rPr>
                <w:spacing w:val="-2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or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 Load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B630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3D86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1590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24BBCDC9" w14:textId="77777777" w:rsidTr="00355716">
        <w:trPr>
          <w:trHeight w:hRule="exact" w:val="34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7A5C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.3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FC7D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95"/>
              <w:jc w:val="both"/>
            </w:pPr>
            <w:r w:rsidRPr="001A3AB1">
              <w:rPr>
                <w:spacing w:val="-1"/>
              </w:rPr>
              <w:t>A</w:t>
            </w:r>
            <w:r w:rsidRPr="001A3AB1">
              <w:t>C L</w:t>
            </w:r>
            <w:r w:rsidRPr="001A3AB1">
              <w:rPr>
                <w:spacing w:val="-1"/>
              </w:rPr>
              <w:t>o</w:t>
            </w:r>
            <w:r w:rsidRPr="001A3AB1">
              <w:t>ad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h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>di</w:t>
            </w:r>
            <w:r w:rsidRPr="001A3AB1">
              <w:t>ng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C</w:t>
            </w:r>
            <w:r w:rsidRPr="001A3AB1">
              <w:t>o</w:t>
            </w:r>
            <w:r w:rsidRPr="001A3AB1">
              <w:rPr>
                <w:spacing w:val="-1"/>
              </w:rPr>
              <w:t>nt</w:t>
            </w:r>
            <w:r w:rsidRPr="001A3AB1">
              <w:t>acto</w:t>
            </w:r>
            <w:r w:rsidRPr="001A3AB1">
              <w:rPr>
                <w:spacing w:val="1"/>
              </w:rPr>
              <w:t>r</w:t>
            </w:r>
            <w:r w:rsidRPr="001A3AB1">
              <w:t>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2694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ECC3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E70D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61491127" w14:textId="77777777" w:rsidTr="00355716">
        <w:trPr>
          <w:trHeight w:hRule="exact" w:val="35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25E2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98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.4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2D89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7"/>
              <w:ind w:left="95"/>
              <w:jc w:val="both"/>
            </w:pPr>
            <w:r w:rsidRPr="001A3AB1">
              <w:rPr>
                <w:spacing w:val="-1"/>
              </w:rPr>
              <w:t>Al</w:t>
            </w:r>
            <w:r w:rsidRPr="001A3AB1">
              <w:t xml:space="preserve">l </w:t>
            </w:r>
            <w:r w:rsidRPr="001A3AB1">
              <w:rPr>
                <w:spacing w:val="-1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t>ery</w:t>
            </w:r>
            <w:r w:rsidRPr="001A3AB1">
              <w:rPr>
                <w:spacing w:val="-1"/>
              </w:rPr>
              <w:t xml:space="preserve"> C</w:t>
            </w:r>
            <w:r w:rsidRPr="001A3AB1">
              <w:t>a</w:t>
            </w:r>
            <w:r w:rsidRPr="001A3AB1">
              <w:rPr>
                <w:spacing w:val="-1"/>
              </w:rPr>
              <w:t>bli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3"/>
              </w:rPr>
              <w:t>F</w:t>
            </w:r>
            <w:r w:rsidRPr="001A3AB1">
              <w:t>us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C955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AEF9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58556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70EA7C9A" w14:textId="77777777" w:rsidTr="008C4C66">
        <w:trPr>
          <w:trHeight w:hRule="exact" w:val="258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3E7F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6E22C25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4685BEF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" w:line="220" w:lineRule="exact"/>
              <w:jc w:val="both"/>
            </w:pPr>
          </w:p>
          <w:p w14:paraId="13FC219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9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.5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23EA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95"/>
              <w:jc w:val="both"/>
            </w:pPr>
            <w:r w:rsidRPr="001A3AB1">
              <w:rPr>
                <w:spacing w:val="-1"/>
              </w:rPr>
              <w:t>C</w:t>
            </w:r>
            <w:r w:rsidRPr="001A3AB1">
              <w:t>a</w:t>
            </w:r>
            <w:r w:rsidRPr="001A3AB1">
              <w:rPr>
                <w:spacing w:val="-1"/>
              </w:rPr>
              <w:t>bl</w:t>
            </w:r>
            <w:r w:rsidRPr="001A3AB1">
              <w:t>es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t>or</w:t>
            </w:r>
            <w:r w:rsidRPr="001A3AB1">
              <w:rPr>
                <w:spacing w:val="-1"/>
              </w:rPr>
              <w:t xml:space="preserve"> D</w:t>
            </w:r>
            <w:r w:rsidRPr="001A3AB1">
              <w:t>C a</w:t>
            </w:r>
            <w:r w:rsidRPr="001A3AB1">
              <w:rPr>
                <w:spacing w:val="-1"/>
              </w:rPr>
              <w:t>n</w:t>
            </w:r>
            <w:r w:rsidRPr="001A3AB1">
              <w:t>d AC</w:t>
            </w:r>
            <w:r w:rsidRPr="001A3AB1">
              <w:rPr>
                <w:spacing w:val="-2"/>
              </w:rPr>
              <w:t xml:space="preserve"> </w:t>
            </w:r>
            <w:r w:rsidRPr="001A3AB1">
              <w:t>c</w:t>
            </w:r>
            <w:r w:rsidRPr="001A3AB1">
              <w:rPr>
                <w:spacing w:val="-1"/>
              </w:rPr>
              <w:t>i</w:t>
            </w:r>
            <w:r w:rsidRPr="001A3AB1">
              <w:rPr>
                <w:spacing w:val="1"/>
              </w:rPr>
              <w:t>r</w:t>
            </w:r>
            <w:r w:rsidRPr="001A3AB1">
              <w:t>cu</w:t>
            </w:r>
            <w:r w:rsidRPr="001A3AB1">
              <w:rPr>
                <w:spacing w:val="-1"/>
              </w:rPr>
              <w:t>i</w:t>
            </w:r>
            <w:r w:rsidRPr="001A3AB1">
              <w:t xml:space="preserve">t </w:t>
            </w:r>
            <w:r w:rsidRPr="001A3AB1">
              <w:rPr>
                <w:spacing w:val="1"/>
              </w:rPr>
              <w:t>fr</w:t>
            </w:r>
            <w:r w:rsidRPr="001A3AB1">
              <w:rPr>
                <w:spacing w:val="-3"/>
              </w:rPr>
              <w:t>o</w:t>
            </w:r>
            <w:r w:rsidRPr="001A3AB1">
              <w:rPr>
                <w:spacing w:val="-2"/>
              </w:rPr>
              <w:t>m</w:t>
            </w:r>
            <w:r w:rsidRPr="001A3AB1">
              <w:t>;</w:t>
            </w:r>
          </w:p>
          <w:p w14:paraId="4D4981FA" w14:textId="42900A33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68"/>
              <w:ind w:left="95"/>
              <w:jc w:val="both"/>
            </w:pPr>
            <w:r w:rsidRPr="001A3AB1">
              <w:t xml:space="preserve">a.   </w:t>
            </w:r>
            <w:r w:rsidRPr="001A3AB1">
              <w:rPr>
                <w:spacing w:val="-1"/>
              </w:rPr>
              <w:t>P</w:t>
            </w:r>
            <w:r w:rsidRPr="001A3AB1">
              <w:t>V a</w:t>
            </w:r>
            <w:r w:rsidRPr="001A3AB1">
              <w:rPr>
                <w:spacing w:val="-2"/>
              </w:rPr>
              <w:t>r</w:t>
            </w:r>
            <w:r w:rsidRPr="001A3AB1">
              <w:rPr>
                <w:spacing w:val="1"/>
              </w:rPr>
              <w:t>r</w:t>
            </w:r>
            <w:r w:rsidRPr="001A3AB1">
              <w:t>ay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D</w:t>
            </w:r>
            <w:r w:rsidRPr="001A3AB1">
              <w:t>C Ju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-2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t>ox</w:t>
            </w:r>
          </w:p>
          <w:p w14:paraId="180C2558" w14:textId="6F3C07A9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66" w:line="302" w:lineRule="auto"/>
              <w:ind w:left="95" w:right="5920"/>
              <w:jc w:val="both"/>
            </w:pPr>
            <w:r w:rsidRPr="001A3AB1">
              <w:t xml:space="preserve">b.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D</w:t>
            </w:r>
            <w:r w:rsidRPr="001A3AB1">
              <w:t>C Ju</w:t>
            </w:r>
            <w:r w:rsidRPr="001A3AB1">
              <w:rPr>
                <w:spacing w:val="-3"/>
              </w:rPr>
              <w:t>n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t>ox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4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>ar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s. c.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o</w:t>
            </w:r>
            <w:r w:rsidRPr="001A3AB1">
              <w:rPr>
                <w:spacing w:val="-1"/>
              </w:rPr>
              <w:t>l</w:t>
            </w:r>
            <w:r w:rsidRPr="001A3AB1">
              <w:t>ar</w:t>
            </w:r>
            <w:r w:rsidRPr="001A3AB1">
              <w:rPr>
                <w:spacing w:val="-1"/>
              </w:rPr>
              <w:t xml:space="preserve"> 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ers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o</w:t>
            </w:r>
            <w:r w:rsidRPr="001A3AB1">
              <w:rPr>
                <w:spacing w:val="-2"/>
              </w:rPr>
              <w:t xml:space="preserve"> </w:t>
            </w:r>
            <w:r w:rsidR="00482422" w:rsidRPr="001A3AB1">
              <w:rPr>
                <w:spacing w:val="-2"/>
              </w:rPr>
              <w:t>A</w:t>
            </w:r>
            <w:r w:rsidRPr="001A3AB1">
              <w:t xml:space="preserve">C </w:t>
            </w:r>
            <w:r w:rsidRPr="001A3AB1">
              <w:rPr>
                <w:spacing w:val="-2"/>
              </w:rPr>
              <w:t>J</w:t>
            </w:r>
            <w:r w:rsidRPr="001A3AB1">
              <w:t>u</w:t>
            </w:r>
            <w:r w:rsidRPr="001A3AB1">
              <w:rPr>
                <w:spacing w:val="-1"/>
              </w:rPr>
              <w:t>n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rPr>
                <w:spacing w:val="-1"/>
              </w:rPr>
              <w:t>i</w:t>
            </w:r>
            <w:r w:rsidRPr="001A3AB1">
              <w:t>on</w:t>
            </w:r>
            <w:r w:rsidRPr="001A3AB1">
              <w:rPr>
                <w:spacing w:val="1"/>
              </w:rPr>
              <w:t xml:space="preserve"> b</w:t>
            </w:r>
            <w:r w:rsidRPr="001A3AB1">
              <w:t>ox</w:t>
            </w:r>
          </w:p>
          <w:p w14:paraId="25016C6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4"/>
              <w:ind w:left="95"/>
              <w:jc w:val="both"/>
            </w:pPr>
            <w:r w:rsidRPr="001A3AB1">
              <w:t xml:space="preserve">d.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A</w:t>
            </w:r>
            <w:r w:rsidRPr="001A3AB1">
              <w:t>C J</w:t>
            </w:r>
            <w:r w:rsidRPr="001A3AB1">
              <w:rPr>
                <w:spacing w:val="-3"/>
              </w:rPr>
              <w:t>u</w:t>
            </w:r>
            <w:r w:rsidRPr="001A3AB1">
              <w:t>ncti</w:t>
            </w:r>
            <w:r w:rsidRPr="001A3AB1">
              <w:rPr>
                <w:spacing w:val="-1"/>
              </w:rPr>
              <w:t>o</w:t>
            </w:r>
            <w:r w:rsidRPr="001A3AB1">
              <w:t>n Box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t</w:t>
            </w:r>
            <w:r w:rsidRPr="001A3AB1">
              <w:t xml:space="preserve">o </w:t>
            </w:r>
            <w:r w:rsidRPr="001A3AB1">
              <w:rPr>
                <w:spacing w:val="-3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t>s</w:t>
            </w:r>
          </w:p>
          <w:p w14:paraId="42A941B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73"/>
              <w:ind w:left="95"/>
              <w:jc w:val="both"/>
            </w:pPr>
            <w:r w:rsidRPr="001A3AB1">
              <w:t xml:space="preserve">e.  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-1"/>
              </w:rPr>
              <w:t>B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1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i</w:t>
            </w:r>
            <w:r w:rsidRPr="001A3AB1">
              <w:t>n</w:t>
            </w:r>
            <w:r w:rsidRPr="001A3AB1">
              <w:rPr>
                <w:spacing w:val="-3"/>
              </w:rPr>
              <w:t>v</w:t>
            </w:r>
            <w:r w:rsidRPr="001A3AB1">
              <w:t>er</w:t>
            </w:r>
            <w:r w:rsidRPr="001A3AB1">
              <w:rPr>
                <w:spacing w:val="1"/>
              </w:rPr>
              <w:t>t</w:t>
            </w:r>
            <w:r w:rsidRPr="001A3AB1">
              <w:t xml:space="preserve">ers </w:t>
            </w:r>
            <w:r w:rsidRPr="001A3AB1">
              <w:rPr>
                <w:spacing w:val="1"/>
              </w:rPr>
              <w:t>t</w:t>
            </w:r>
            <w:r w:rsidRPr="001A3AB1">
              <w:t xml:space="preserve">o </w:t>
            </w:r>
            <w:r w:rsidRPr="001A3AB1">
              <w:rPr>
                <w:spacing w:val="-2"/>
              </w:rPr>
              <w:t>b</w:t>
            </w:r>
            <w:r w:rsidRPr="001A3AB1">
              <w:t>at</w:t>
            </w:r>
            <w:r w:rsidRPr="001A3AB1">
              <w:rPr>
                <w:spacing w:val="2"/>
              </w:rPr>
              <w:t>t</w:t>
            </w:r>
            <w:r w:rsidRPr="001A3AB1">
              <w:rPr>
                <w:spacing w:val="-3"/>
              </w:rPr>
              <w:t>e</w:t>
            </w:r>
            <w:r w:rsidRPr="001A3AB1">
              <w:rPr>
                <w:spacing w:val="3"/>
              </w:rPr>
              <w:t>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t>nk and</w:t>
            </w:r>
            <w:r w:rsidRPr="001A3AB1">
              <w:rPr>
                <w:spacing w:val="-2"/>
              </w:rPr>
              <w:t xml:space="preserve"> </w:t>
            </w:r>
            <w:r w:rsidRPr="001A3AB1">
              <w:t>ce</w:t>
            </w:r>
            <w:r w:rsidRPr="001A3AB1">
              <w:rPr>
                <w:spacing w:val="-1"/>
              </w:rPr>
              <w:t>l</w:t>
            </w:r>
            <w:r w:rsidRPr="001A3AB1">
              <w:t xml:space="preserve">l </w:t>
            </w:r>
            <w:r w:rsidRPr="001A3AB1">
              <w:rPr>
                <w:spacing w:val="-1"/>
              </w:rPr>
              <w:t>i</w:t>
            </w:r>
            <w:r w:rsidRPr="001A3AB1">
              <w:t>nte</w:t>
            </w:r>
            <w:r w:rsidRPr="001A3AB1">
              <w:rPr>
                <w:spacing w:val="-1"/>
              </w:rPr>
              <w:t>r</w:t>
            </w:r>
            <w:r w:rsidRPr="001A3AB1">
              <w:t>co</w:t>
            </w:r>
            <w:r w:rsidRPr="001A3AB1">
              <w:rPr>
                <w:spacing w:val="-1"/>
              </w:rPr>
              <w:t>n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c</w:t>
            </w:r>
            <w:r w:rsidRPr="001A3AB1">
              <w:rPr>
                <w:spacing w:val="1"/>
              </w:rPr>
              <w:t>t</w:t>
            </w:r>
            <w:r w:rsidRPr="001A3AB1">
              <w:t>s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A6164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732B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153D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1ED02AED" w14:textId="77777777" w:rsidTr="00355716">
        <w:trPr>
          <w:trHeight w:hRule="exact" w:val="35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B18C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9"/>
              <w:ind w:right="98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.6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3703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7"/>
              <w:ind w:left="95"/>
              <w:jc w:val="both"/>
            </w:pPr>
            <w:r w:rsidRPr="001A3AB1">
              <w:rPr>
                <w:spacing w:val="5"/>
              </w:rPr>
              <w:t>W</w:t>
            </w:r>
            <w:r w:rsidRPr="001A3AB1">
              <w:rPr>
                <w:spacing w:val="-3"/>
              </w:rPr>
              <w:t>e</w:t>
            </w:r>
            <w:r w:rsidRPr="001A3AB1">
              <w:t>b</w:t>
            </w:r>
            <w:r w:rsidRPr="001A3AB1">
              <w:rPr>
                <w:spacing w:val="-2"/>
              </w:rPr>
              <w:t xml:space="preserve"> 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t>sed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D</w:t>
            </w:r>
            <w:r w:rsidRPr="001A3AB1">
              <w:t>ata</w:t>
            </w:r>
            <w:r w:rsidRPr="001A3AB1">
              <w:rPr>
                <w:spacing w:val="-1"/>
              </w:rPr>
              <w:t xml:space="preserve"> </w:t>
            </w:r>
            <w:r w:rsidRPr="001A3AB1">
              <w:t>L</w:t>
            </w:r>
            <w:r w:rsidRPr="001A3AB1">
              <w:rPr>
                <w:spacing w:val="-3"/>
              </w:rPr>
              <w:t>o</w:t>
            </w:r>
            <w:r w:rsidRPr="001A3AB1">
              <w:t>g</w:t>
            </w:r>
            <w:r w:rsidRPr="001A3AB1">
              <w:rPr>
                <w:spacing w:val="2"/>
              </w:rPr>
              <w:t>g</w:t>
            </w:r>
            <w:r w:rsidRPr="001A3AB1">
              <w:t>e</w:t>
            </w:r>
            <w:r w:rsidRPr="001A3AB1">
              <w:rPr>
                <w:spacing w:val="-2"/>
              </w:rPr>
              <w:t>r</w:t>
            </w:r>
            <w:r w:rsidRPr="001A3AB1">
              <w:t xml:space="preserve">/ </w:t>
            </w:r>
            <w:r w:rsidRPr="001A3AB1">
              <w:rPr>
                <w:spacing w:val="-4"/>
              </w:rPr>
              <w:t>M</w:t>
            </w:r>
            <w:r w:rsidRPr="001A3AB1">
              <w:t>ete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ng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52F5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7223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91FA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360AF454" w14:textId="77777777" w:rsidTr="00355716">
        <w:trPr>
          <w:trHeight w:hRule="exact" w:val="47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B971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98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.7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05B1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ind w:left="95"/>
              <w:jc w:val="both"/>
            </w:pPr>
            <w:r w:rsidRPr="001A3AB1">
              <w:rPr>
                <w:spacing w:val="1"/>
              </w:rPr>
              <w:t>I</w:t>
            </w:r>
            <w:r w:rsidRPr="001A3AB1">
              <w:t>nsta</w:t>
            </w:r>
            <w:r w:rsidRPr="001A3AB1">
              <w:rPr>
                <w:spacing w:val="-1"/>
              </w:rPr>
              <w:t>ll</w:t>
            </w:r>
            <w:r w:rsidRPr="001A3AB1">
              <w:t>ati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2"/>
              </w:rPr>
              <w:t>T</w:t>
            </w:r>
            <w:r w:rsidRPr="001A3AB1">
              <w:t>o</w:t>
            </w:r>
            <w:r w:rsidRPr="001A3AB1">
              <w:rPr>
                <w:spacing w:val="-1"/>
              </w:rPr>
              <w:t>ol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t>a</w:t>
            </w:r>
            <w:r w:rsidRPr="001A3AB1">
              <w:rPr>
                <w:spacing w:val="-1"/>
              </w:rPr>
              <w:t>n</w:t>
            </w:r>
            <w:r w:rsidRPr="001A3AB1">
              <w:t>d c</w:t>
            </w:r>
            <w:r w:rsidRPr="001A3AB1">
              <w:rPr>
                <w:spacing w:val="-2"/>
              </w:rPr>
              <w:t>o</w:t>
            </w:r>
            <w:r w:rsidRPr="001A3AB1">
              <w:rPr>
                <w:spacing w:val="1"/>
              </w:rPr>
              <w:t>m</w:t>
            </w:r>
            <w:r w:rsidRPr="001A3AB1">
              <w:t>p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  <w:r w:rsidRPr="001A3AB1">
              <w:rPr>
                <w:spacing w:val="-1"/>
              </w:rPr>
              <w:t>e</w:t>
            </w:r>
            <w:r w:rsidRPr="001A3AB1">
              <w:t>nts: (Not required)</w:t>
            </w:r>
          </w:p>
          <w:p w14:paraId="2EA4813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52" w:lineRule="exact"/>
              <w:jc w:val="both"/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FDE35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82C1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06F4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6549DBE" w14:textId="77777777" w:rsidR="00F260C2" w:rsidRPr="001A3AB1" w:rsidRDefault="00F260C2" w:rsidP="001A3AB1">
      <w:pPr>
        <w:jc w:val="both"/>
        <w:rPr>
          <w:lang w:val="en-GB"/>
        </w:rPr>
      </w:pPr>
    </w:p>
    <w:p w14:paraId="57346BD2" w14:textId="77777777" w:rsidR="00F260C2" w:rsidRPr="001A3AB1" w:rsidRDefault="00F260C2" w:rsidP="001A3AB1">
      <w:pPr>
        <w:jc w:val="both"/>
        <w:rPr>
          <w:lang w:val="en-GB"/>
        </w:rPr>
      </w:pPr>
    </w:p>
    <w:tbl>
      <w:tblPr>
        <w:tblW w:w="15593" w:type="dxa"/>
        <w:tblInd w:w="-7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8788"/>
        <w:gridCol w:w="1559"/>
        <w:gridCol w:w="1701"/>
        <w:gridCol w:w="1843"/>
      </w:tblGrid>
      <w:tr w:rsidR="00355716" w:rsidRPr="001A3AB1" w14:paraId="340FEFE8" w14:textId="77777777" w:rsidTr="00355716">
        <w:trPr>
          <w:trHeight w:hRule="exact" w:val="341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20AD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7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7672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DE73E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CEA5A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73459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2B214200" w14:textId="77777777" w:rsidTr="00355716">
        <w:trPr>
          <w:trHeight w:hRule="exact" w:val="34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36C4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7"/>
              <w:ind w:right="107"/>
              <w:jc w:val="both"/>
            </w:pPr>
            <w:r w:rsidRPr="001A3AB1">
              <w:rPr>
                <w:spacing w:val="1"/>
              </w:rPr>
              <w:t>7</w:t>
            </w:r>
            <w:r w:rsidRPr="001A3AB1">
              <w:t>.8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CAC5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35"/>
              <w:ind w:left="86"/>
              <w:jc w:val="both"/>
            </w:pPr>
            <w:r w:rsidRPr="001A3AB1">
              <w:rPr>
                <w:spacing w:val="-1"/>
              </w:rPr>
              <w:t>Ci</w:t>
            </w:r>
            <w:r w:rsidRPr="001A3AB1">
              <w:t>v</w:t>
            </w:r>
            <w:r w:rsidRPr="001A3AB1">
              <w:rPr>
                <w:spacing w:val="-1"/>
              </w:rPr>
              <w:t>i</w:t>
            </w:r>
            <w:r w:rsidRPr="001A3AB1">
              <w:t>l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3"/>
              </w:rPr>
              <w:t>w</w:t>
            </w:r>
            <w:r w:rsidRPr="001A3AB1">
              <w:t>ork</w:t>
            </w:r>
            <w:r w:rsidRPr="001A3AB1">
              <w:rPr>
                <w:spacing w:val="2"/>
              </w:rPr>
              <w:t xml:space="preserve"> </w:t>
            </w:r>
            <w:r w:rsidRPr="001A3AB1">
              <w:rPr>
                <w:spacing w:val="1"/>
              </w:rPr>
              <w:t>m</w:t>
            </w:r>
            <w:r w:rsidRPr="001A3AB1">
              <w:rPr>
                <w:spacing w:val="-3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>eri</w:t>
            </w:r>
            <w:r w:rsidRPr="001A3AB1">
              <w:rPr>
                <w:spacing w:val="-1"/>
              </w:rPr>
              <w:t>al</w:t>
            </w:r>
            <w:r w:rsidRPr="001A3AB1">
              <w:t>s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or</w:t>
            </w:r>
            <w:r w:rsidRPr="001A3AB1">
              <w:rPr>
                <w:spacing w:val="-3"/>
              </w:rPr>
              <w:t xml:space="preserve"> </w:t>
            </w:r>
            <w:r w:rsidRPr="001A3AB1">
              <w:t xml:space="preserve">on-roof </w:t>
            </w:r>
            <w:r w:rsidRPr="001A3AB1">
              <w:rPr>
                <w:spacing w:val="1"/>
              </w:rPr>
              <w:t>m</w:t>
            </w:r>
            <w:r w:rsidRPr="001A3AB1">
              <w:t>o</w:t>
            </w:r>
            <w:r w:rsidRPr="001A3AB1">
              <w:rPr>
                <w:spacing w:val="-1"/>
              </w:rPr>
              <w:t>u</w:t>
            </w:r>
            <w:r w:rsidRPr="001A3AB1">
              <w:t xml:space="preserve">nt </w:t>
            </w:r>
            <w:r w:rsidRPr="001A3AB1">
              <w:rPr>
                <w:spacing w:val="-1"/>
              </w:rPr>
              <w:t>i</w:t>
            </w:r>
            <w:r w:rsidRPr="001A3AB1">
              <w:t>nsta</w:t>
            </w:r>
            <w:r w:rsidRPr="001A3AB1">
              <w:rPr>
                <w:spacing w:val="-1"/>
              </w:rPr>
              <w:t>ll</w:t>
            </w:r>
            <w:r w:rsidRPr="001A3AB1">
              <w:t>ati</w:t>
            </w:r>
            <w:r w:rsidRPr="001A3AB1">
              <w:rPr>
                <w:spacing w:val="-1"/>
              </w:rPr>
              <w:t>o</w:t>
            </w:r>
            <w:r w:rsidRPr="001A3AB1">
              <w:t>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C5E52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B4C07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07E7C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55716" w:rsidRPr="001A3AB1" w14:paraId="79FE9E9D" w14:textId="77777777" w:rsidTr="00355716">
        <w:trPr>
          <w:trHeight w:hRule="exact" w:val="169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DC381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7D720CF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</w:pPr>
          </w:p>
          <w:p w14:paraId="108B0AA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ind w:right="107"/>
              <w:jc w:val="both"/>
            </w:pPr>
            <w:r w:rsidRPr="001A3AB1">
              <w:rPr>
                <w:b/>
                <w:bCs/>
              </w:rPr>
              <w:t>8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53BA8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20"/>
              <w:ind w:left="86"/>
              <w:jc w:val="both"/>
            </w:pPr>
            <w:r w:rsidRPr="001A3AB1">
              <w:rPr>
                <w:b/>
                <w:bCs/>
                <w:spacing w:val="-1"/>
              </w:rPr>
              <w:t>S</w:t>
            </w:r>
            <w:r w:rsidRPr="001A3AB1">
              <w:rPr>
                <w:b/>
                <w:bCs/>
              </w:rPr>
              <w:t>er</w:t>
            </w:r>
            <w:r w:rsidRPr="001A3AB1">
              <w:rPr>
                <w:b/>
                <w:bCs/>
                <w:spacing w:val="-3"/>
              </w:rPr>
              <w:t>v</w:t>
            </w:r>
            <w:r w:rsidRPr="001A3AB1">
              <w:rPr>
                <w:b/>
                <w:bCs/>
                <w:spacing w:val="1"/>
              </w:rPr>
              <w:t>i</w:t>
            </w:r>
            <w:r w:rsidRPr="001A3AB1">
              <w:rPr>
                <w:b/>
                <w:bCs/>
              </w:rPr>
              <w:t>c</w:t>
            </w:r>
            <w:r w:rsidRPr="001A3AB1">
              <w:rPr>
                <w:b/>
                <w:bCs/>
                <w:spacing w:val="-1"/>
              </w:rPr>
              <w:t>e</w:t>
            </w:r>
            <w:r w:rsidRPr="001A3AB1">
              <w:rPr>
                <w:b/>
                <w:bCs/>
              </w:rPr>
              <w:t>s</w:t>
            </w:r>
          </w:p>
          <w:p w14:paraId="4C6E6755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jc w:val="both"/>
            </w:pPr>
          </w:p>
          <w:p w14:paraId="3B63F99F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spacing w:line="242" w:lineRule="auto"/>
              <w:ind w:left="86" w:right="77"/>
              <w:jc w:val="both"/>
            </w:pPr>
            <w:r w:rsidRPr="001A3AB1">
              <w:t xml:space="preserve">As </w:t>
            </w:r>
            <w:r w:rsidRPr="001A3AB1">
              <w:rPr>
                <w:spacing w:val="1"/>
              </w:rPr>
              <w:t>pa</w:t>
            </w:r>
            <w:r w:rsidRPr="001A3AB1">
              <w:t>rt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-1"/>
              </w:rPr>
              <w:t>o</w:t>
            </w:r>
            <w:r w:rsidRPr="001A3AB1">
              <w:t>f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t</w:t>
            </w:r>
            <w:r w:rsidRPr="001A3AB1">
              <w:rPr>
                <w:spacing w:val="1"/>
              </w:rPr>
              <w:t>h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t>t</w:t>
            </w:r>
            <w:r w:rsidRPr="001A3AB1">
              <w:rPr>
                <w:spacing w:val="1"/>
              </w:rPr>
              <w:t>e</w:t>
            </w:r>
            <w:r w:rsidRPr="001A3AB1">
              <w:rPr>
                <w:spacing w:val="-1"/>
              </w:rPr>
              <w:t>n</w:t>
            </w:r>
            <w:r w:rsidRPr="001A3AB1">
              <w:rPr>
                <w:spacing w:val="1"/>
              </w:rPr>
              <w:t>de</w:t>
            </w:r>
            <w:r w:rsidRPr="001A3AB1">
              <w:t xml:space="preserve">r </w:t>
            </w:r>
            <w:r w:rsidRPr="001A3AB1">
              <w:rPr>
                <w:spacing w:val="-2"/>
              </w:rPr>
              <w:t>t</w:t>
            </w:r>
            <w:r w:rsidRPr="001A3AB1">
              <w:rPr>
                <w:spacing w:val="-1"/>
              </w:rPr>
              <w:t>h</w:t>
            </w:r>
            <w:r w:rsidRPr="001A3AB1">
              <w:t>e</w:t>
            </w:r>
            <w:r w:rsidRPr="001A3AB1">
              <w:rPr>
                <w:spacing w:val="4"/>
              </w:rPr>
              <w:t xml:space="preserve"> </w:t>
            </w:r>
            <w:r w:rsidRPr="001A3AB1">
              <w:rPr>
                <w:spacing w:val="-1"/>
              </w:rPr>
              <w:t>Ki</w:t>
            </w:r>
            <w:r w:rsidRPr="001A3AB1">
              <w:rPr>
                <w:spacing w:val="1"/>
              </w:rPr>
              <w:t>r</w:t>
            </w:r>
            <w:r w:rsidRPr="001A3AB1">
              <w:rPr>
                <w:spacing w:val="-1"/>
              </w:rPr>
              <w:t>i</w:t>
            </w:r>
            <w:r w:rsidRPr="001A3AB1">
              <w:t>b</w:t>
            </w:r>
            <w:r w:rsidRPr="001A3AB1">
              <w:rPr>
                <w:spacing w:val="-1"/>
              </w:rPr>
              <w:t>a</w:t>
            </w:r>
            <w:r w:rsidRPr="001A3AB1">
              <w:rPr>
                <w:spacing w:val="1"/>
              </w:rPr>
              <w:t>t</w:t>
            </w:r>
            <w:r w:rsidRPr="001A3AB1">
              <w:t xml:space="preserve">i </w:t>
            </w:r>
            <w:r w:rsidRPr="001A3AB1">
              <w:rPr>
                <w:spacing w:val="-4"/>
              </w:rPr>
              <w:t>M</w:t>
            </w:r>
            <w:r w:rsidRPr="001A3AB1">
              <w:rPr>
                <w:spacing w:val="-1"/>
              </w:rPr>
              <w:t>i</w:t>
            </w:r>
            <w:r w:rsidRPr="001A3AB1">
              <w:t>n</w:t>
            </w:r>
            <w:r w:rsidRPr="001A3AB1">
              <w:rPr>
                <w:spacing w:val="-1"/>
              </w:rPr>
              <w:t>i</w:t>
            </w:r>
            <w:r w:rsidRPr="001A3AB1">
              <w:t>s</w:t>
            </w:r>
            <w:r w:rsidRPr="001A3AB1">
              <w:rPr>
                <w:spacing w:val="1"/>
              </w:rPr>
              <w:t>tr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of</w:t>
            </w:r>
            <w:r w:rsidRPr="001A3AB1">
              <w:rPr>
                <w:spacing w:val="2"/>
              </w:rPr>
              <w:t xml:space="preserve"> </w:t>
            </w:r>
            <w:r w:rsidRPr="001A3AB1">
              <w:t>Infrastructure and Sustainable Energy requires a</w:t>
            </w:r>
            <w:r w:rsidRPr="001A3AB1">
              <w:rPr>
                <w:spacing w:val="2"/>
              </w:rPr>
              <w:t xml:space="preserve"> </w:t>
            </w:r>
            <w:r w:rsidRPr="001A3AB1">
              <w:t>d</w:t>
            </w:r>
            <w:r w:rsidRPr="001A3AB1">
              <w:rPr>
                <w:spacing w:val="-1"/>
              </w:rPr>
              <w:t>ail</w:t>
            </w:r>
            <w:r w:rsidRPr="001A3AB1">
              <w:t>y</w:t>
            </w:r>
            <w:r w:rsidRPr="001A3AB1">
              <w:rPr>
                <w:spacing w:val="-1"/>
              </w:rPr>
              <w:t xml:space="preserve"> </w:t>
            </w:r>
            <w:r w:rsidRPr="001A3AB1">
              <w:t>sch</w:t>
            </w:r>
            <w:r w:rsidRPr="001A3AB1">
              <w:rPr>
                <w:spacing w:val="-1"/>
              </w:rPr>
              <w:t>e</w:t>
            </w:r>
            <w:r w:rsidRPr="001A3AB1">
              <w:t>d</w:t>
            </w:r>
            <w:r w:rsidRPr="001A3AB1">
              <w:rPr>
                <w:spacing w:val="-1"/>
              </w:rPr>
              <w:t>ul</w:t>
            </w:r>
            <w:r w:rsidRPr="001A3AB1">
              <w:t>e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-3"/>
              </w:rPr>
              <w:t>o</w:t>
            </w:r>
            <w:r w:rsidRPr="001A3AB1">
              <w:t xml:space="preserve">f </w:t>
            </w:r>
            <w:r w:rsidRPr="001A3AB1">
              <w:rPr>
                <w:spacing w:val="1"/>
              </w:rPr>
              <w:t>r</w:t>
            </w:r>
            <w:r w:rsidRPr="001A3AB1">
              <w:t>ates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1"/>
              </w:rPr>
              <w:t>fr</w:t>
            </w:r>
            <w:r w:rsidRPr="001A3AB1">
              <w:t>om</w:t>
            </w:r>
            <w:r w:rsidRPr="001A3AB1">
              <w:rPr>
                <w:spacing w:val="-1"/>
              </w:rPr>
              <w:t xml:space="preserve">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t>co</w:t>
            </w:r>
            <w:r w:rsidRPr="001A3AB1">
              <w:rPr>
                <w:spacing w:val="-3"/>
              </w:rPr>
              <w:t>n</w:t>
            </w:r>
            <w:r w:rsidRPr="001A3AB1">
              <w:rPr>
                <w:spacing w:val="1"/>
              </w:rPr>
              <w:t>tr</w:t>
            </w:r>
            <w:r w:rsidRPr="001A3AB1">
              <w:t>a</w:t>
            </w:r>
            <w:r w:rsidRPr="001A3AB1">
              <w:rPr>
                <w:spacing w:val="-3"/>
              </w:rPr>
              <w:t>c</w:t>
            </w:r>
            <w:r w:rsidRPr="001A3AB1">
              <w:rPr>
                <w:spacing w:val="1"/>
              </w:rPr>
              <w:t>t</w:t>
            </w:r>
            <w:r w:rsidRPr="001A3AB1">
              <w:t>or</w:t>
            </w:r>
            <w:r w:rsidRPr="001A3AB1">
              <w:rPr>
                <w:spacing w:val="-3"/>
              </w:rPr>
              <w:t xml:space="preserve"> </w:t>
            </w:r>
            <w:r w:rsidRPr="001A3AB1">
              <w:rPr>
                <w:spacing w:val="3"/>
              </w:rPr>
              <w:t>f</w:t>
            </w:r>
            <w:r w:rsidRPr="001A3AB1">
              <w:rPr>
                <w:spacing w:val="-3"/>
              </w:rPr>
              <w:t>o</w:t>
            </w:r>
            <w:r w:rsidRPr="001A3AB1">
              <w:t xml:space="preserve">r </w:t>
            </w:r>
            <w:r w:rsidRPr="001A3AB1">
              <w:rPr>
                <w:spacing w:val="1"/>
              </w:rPr>
              <w:t>t</w:t>
            </w:r>
            <w:r w:rsidRPr="001A3AB1">
              <w:t>he</w:t>
            </w:r>
            <w:r w:rsidRPr="001A3AB1">
              <w:rPr>
                <w:spacing w:val="-2"/>
              </w:rPr>
              <w:t xml:space="preserve"> </w:t>
            </w:r>
            <w:r w:rsidRPr="001A3AB1">
              <w:rPr>
                <w:spacing w:val="1"/>
              </w:rPr>
              <w:t>f</w:t>
            </w:r>
            <w:r w:rsidRPr="001A3AB1">
              <w:t>o</w:t>
            </w:r>
            <w:r w:rsidRPr="001A3AB1">
              <w:rPr>
                <w:spacing w:val="-1"/>
              </w:rPr>
              <w:t>ll</w:t>
            </w:r>
            <w:r w:rsidRPr="001A3AB1">
              <w:t>o</w:t>
            </w:r>
            <w:r w:rsidRPr="001A3AB1">
              <w:rPr>
                <w:spacing w:val="-1"/>
              </w:rPr>
              <w:t>wi</w:t>
            </w:r>
            <w:r w:rsidRPr="001A3AB1">
              <w:t>ng</w:t>
            </w:r>
            <w:r w:rsidRPr="001A3AB1">
              <w:rPr>
                <w:spacing w:val="3"/>
              </w:rPr>
              <w:t xml:space="preserve"> </w:t>
            </w:r>
            <w:r w:rsidRPr="001A3AB1">
              <w:rPr>
                <w:spacing w:val="-1"/>
              </w:rPr>
              <w:t>S</w:t>
            </w:r>
            <w:r w:rsidRPr="001A3AB1">
              <w:t>er</w:t>
            </w:r>
            <w:r w:rsidRPr="001A3AB1">
              <w:rPr>
                <w:spacing w:val="-2"/>
              </w:rPr>
              <w:t>v</w:t>
            </w:r>
            <w:r w:rsidRPr="001A3AB1">
              <w:rPr>
                <w:spacing w:val="-1"/>
              </w:rPr>
              <w:t>i</w:t>
            </w:r>
            <w:r w:rsidRPr="001A3AB1">
              <w:t>ces.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C0D2D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2249B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31D10" w14:textId="77777777" w:rsidR="00355716" w:rsidRPr="001A3AB1" w:rsidRDefault="00355716" w:rsidP="001A3AB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1119436A" w14:textId="77777777" w:rsidR="00F260C2" w:rsidRPr="001A3AB1" w:rsidRDefault="00F260C2" w:rsidP="001A3AB1">
      <w:pPr>
        <w:jc w:val="both"/>
        <w:rPr>
          <w:lang w:val="en-GB"/>
        </w:rPr>
      </w:pPr>
    </w:p>
    <w:p w14:paraId="113BF11C" w14:textId="77777777" w:rsidR="00F260C2" w:rsidRPr="001A3AB1" w:rsidRDefault="00F260C2" w:rsidP="001A3AB1">
      <w:pPr>
        <w:jc w:val="both"/>
        <w:rPr>
          <w:lang w:val="en-GB"/>
        </w:rPr>
      </w:pPr>
    </w:p>
    <w:sectPr w:rsidR="00F260C2" w:rsidRPr="001A3AB1" w:rsidSect="00F62E71">
      <w:pgSz w:w="16839" w:h="11907" w:orient="landscape" w:code="9"/>
      <w:pgMar w:top="1152" w:right="1701" w:bottom="1152" w:left="1080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66563" w14:textId="77777777" w:rsidR="00341F39" w:rsidRDefault="00341F39">
      <w:r>
        <w:separator/>
      </w:r>
    </w:p>
  </w:endnote>
  <w:endnote w:type="continuationSeparator" w:id="0">
    <w:p w14:paraId="574609D7" w14:textId="77777777" w:rsidR="00341F39" w:rsidRDefault="00341F39">
      <w:r>
        <w:continuationSeparator/>
      </w:r>
    </w:p>
  </w:endnote>
  <w:endnote w:type="continuationNotice" w:id="1">
    <w:p w14:paraId="1BFA9C20" w14:textId="77777777" w:rsidR="00341F39" w:rsidRDefault="00341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31CE1" w:rsidRPr="00D31CE1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31CE1" w:rsidRPr="00D31CE1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10393F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771E3">
      <w:rPr>
        <w:noProof/>
      </w:rPr>
      <w:t>2022-01-19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440D" w14:textId="77777777" w:rsidR="00341F39" w:rsidRDefault="00341F39">
      <w:r>
        <w:separator/>
      </w:r>
    </w:p>
  </w:footnote>
  <w:footnote w:type="continuationSeparator" w:id="0">
    <w:p w14:paraId="29692A71" w14:textId="77777777" w:rsidR="00341F39" w:rsidRDefault="00341F39">
      <w:r>
        <w:continuationSeparator/>
      </w:r>
    </w:p>
  </w:footnote>
  <w:footnote w:type="continuationNotice" w:id="1">
    <w:p w14:paraId="5922F99A" w14:textId="77777777" w:rsidR="00341F39" w:rsidRDefault="00341F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01C3B00E" w:rsidR="001A0764" w:rsidRPr="00FF7B55" w:rsidRDefault="00133D55" w:rsidP="00F260C2">
    <w:pPr>
      <w:pStyle w:val="Header"/>
      <w:tabs>
        <w:tab w:val="clear" w:pos="4320"/>
        <w:tab w:val="clear" w:pos="8640"/>
        <w:tab w:val="center" w:pos="4820"/>
        <w:tab w:val="right" w:pos="9498"/>
      </w:tabs>
      <w:jc w:val="center"/>
      <w:rPr>
        <w:rFonts w:asciiTheme="minorHAnsi" w:hAnsiTheme="minorHAnsi" w:cs="Calibri"/>
        <w:sz w:val="20"/>
      </w:rPr>
    </w:pP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464D2A"/>
    <w:multiLevelType w:val="singleLevel"/>
    <w:tmpl w:val="C2464D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F44AD"/>
    <w:multiLevelType w:val="multilevel"/>
    <w:tmpl w:val="7D68737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E66C0"/>
    <w:multiLevelType w:val="multilevel"/>
    <w:tmpl w:val="61780830"/>
    <w:lvl w:ilvl="0">
      <w:start w:val="1"/>
      <w:numFmt w:val="lowerRoman"/>
      <w:lvlText w:val="(%1)"/>
      <w:lvlJc w:val="left"/>
      <w:pPr>
        <w:ind w:left="2822" w:hanging="76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134" w:hanging="360"/>
      </w:pPr>
    </w:lvl>
    <w:lvl w:ilvl="2">
      <w:start w:val="1"/>
      <w:numFmt w:val="lowerRoman"/>
      <w:lvlText w:val="%3."/>
      <w:lvlJc w:val="right"/>
      <w:pPr>
        <w:ind w:left="3854" w:hanging="180"/>
      </w:pPr>
    </w:lvl>
    <w:lvl w:ilvl="3">
      <w:start w:val="1"/>
      <w:numFmt w:val="decimal"/>
      <w:lvlText w:val="%4."/>
      <w:lvlJc w:val="left"/>
      <w:pPr>
        <w:ind w:left="4574" w:hanging="360"/>
      </w:pPr>
    </w:lvl>
    <w:lvl w:ilvl="4">
      <w:start w:val="1"/>
      <w:numFmt w:val="lowerLetter"/>
      <w:lvlText w:val="%5."/>
      <w:lvlJc w:val="left"/>
      <w:pPr>
        <w:ind w:left="5294" w:hanging="360"/>
      </w:pPr>
    </w:lvl>
    <w:lvl w:ilvl="5">
      <w:start w:val="1"/>
      <w:numFmt w:val="lowerRoman"/>
      <w:lvlText w:val="%6."/>
      <w:lvlJc w:val="right"/>
      <w:pPr>
        <w:ind w:left="6014" w:hanging="180"/>
      </w:pPr>
    </w:lvl>
    <w:lvl w:ilvl="6">
      <w:start w:val="1"/>
      <w:numFmt w:val="decimal"/>
      <w:lvlText w:val="%7."/>
      <w:lvlJc w:val="left"/>
      <w:pPr>
        <w:ind w:left="6734" w:hanging="360"/>
      </w:pPr>
    </w:lvl>
    <w:lvl w:ilvl="7">
      <w:start w:val="1"/>
      <w:numFmt w:val="lowerLetter"/>
      <w:lvlText w:val="%8."/>
      <w:lvlJc w:val="left"/>
      <w:pPr>
        <w:ind w:left="7454" w:hanging="360"/>
      </w:pPr>
    </w:lvl>
    <w:lvl w:ilvl="8">
      <w:start w:val="1"/>
      <w:numFmt w:val="lowerRoman"/>
      <w:lvlText w:val="%9."/>
      <w:lvlJc w:val="right"/>
      <w:pPr>
        <w:ind w:left="8174" w:hanging="180"/>
      </w:pPr>
    </w:lvl>
  </w:abstractNum>
  <w:abstractNum w:abstractNumId="4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5" w15:restartNumberingAfterBreak="0">
    <w:nsid w:val="2AC915AD"/>
    <w:multiLevelType w:val="hybridMultilevel"/>
    <w:tmpl w:val="F8F2F1D2"/>
    <w:lvl w:ilvl="0" w:tplc="F8AA43E4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6" w15:restartNumberingAfterBreak="0">
    <w:nsid w:val="2ED3028A"/>
    <w:multiLevelType w:val="hybridMultilevel"/>
    <w:tmpl w:val="381CE0E0"/>
    <w:lvl w:ilvl="0" w:tplc="E4067A3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5593A"/>
    <w:multiLevelType w:val="singleLevel"/>
    <w:tmpl w:val="30F5593A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AB032EC"/>
    <w:multiLevelType w:val="multilevel"/>
    <w:tmpl w:val="3AB032EC"/>
    <w:lvl w:ilvl="0">
      <w:start w:val="1"/>
      <w:numFmt w:val="lowerRoman"/>
      <w:lvlText w:val="%1."/>
      <w:lvlJc w:val="left"/>
      <w:pPr>
        <w:ind w:left="2332" w:hanging="72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692" w:hanging="360"/>
      </w:pPr>
    </w:lvl>
    <w:lvl w:ilvl="2">
      <w:start w:val="1"/>
      <w:numFmt w:val="lowerRoman"/>
      <w:lvlText w:val="%3."/>
      <w:lvlJc w:val="right"/>
      <w:pPr>
        <w:ind w:left="3412" w:hanging="180"/>
      </w:pPr>
    </w:lvl>
    <w:lvl w:ilvl="3">
      <w:start w:val="1"/>
      <w:numFmt w:val="decimal"/>
      <w:lvlText w:val="%4."/>
      <w:lvlJc w:val="left"/>
      <w:pPr>
        <w:ind w:left="4132" w:hanging="360"/>
      </w:pPr>
    </w:lvl>
    <w:lvl w:ilvl="4">
      <w:start w:val="1"/>
      <w:numFmt w:val="lowerLetter"/>
      <w:lvlText w:val="%5."/>
      <w:lvlJc w:val="left"/>
      <w:pPr>
        <w:ind w:left="4852" w:hanging="360"/>
      </w:pPr>
    </w:lvl>
    <w:lvl w:ilvl="5">
      <w:start w:val="1"/>
      <w:numFmt w:val="lowerRoman"/>
      <w:lvlText w:val="%6."/>
      <w:lvlJc w:val="right"/>
      <w:pPr>
        <w:ind w:left="5572" w:hanging="180"/>
      </w:pPr>
    </w:lvl>
    <w:lvl w:ilvl="6">
      <w:start w:val="1"/>
      <w:numFmt w:val="decimal"/>
      <w:lvlText w:val="%7."/>
      <w:lvlJc w:val="left"/>
      <w:pPr>
        <w:ind w:left="6292" w:hanging="360"/>
      </w:pPr>
    </w:lvl>
    <w:lvl w:ilvl="7">
      <w:start w:val="1"/>
      <w:numFmt w:val="lowerLetter"/>
      <w:lvlText w:val="%8."/>
      <w:lvlJc w:val="left"/>
      <w:pPr>
        <w:ind w:left="7012" w:hanging="360"/>
      </w:pPr>
    </w:lvl>
    <w:lvl w:ilvl="8">
      <w:start w:val="1"/>
      <w:numFmt w:val="lowerRoman"/>
      <w:lvlText w:val="%9."/>
      <w:lvlJc w:val="right"/>
      <w:pPr>
        <w:ind w:left="7732" w:hanging="180"/>
      </w:pPr>
    </w:lvl>
  </w:abstractNum>
  <w:abstractNum w:abstractNumId="9" w15:restartNumberingAfterBreak="0">
    <w:nsid w:val="3AFF08C6"/>
    <w:multiLevelType w:val="hybridMultilevel"/>
    <w:tmpl w:val="04102E24"/>
    <w:lvl w:ilvl="0" w:tplc="6E5E723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E30219"/>
    <w:multiLevelType w:val="hybridMultilevel"/>
    <w:tmpl w:val="E56298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80830"/>
    <w:multiLevelType w:val="multilevel"/>
    <w:tmpl w:val="61780830"/>
    <w:lvl w:ilvl="0">
      <w:start w:val="1"/>
      <w:numFmt w:val="lowerRoman"/>
      <w:lvlText w:val="(%1)"/>
      <w:lvlJc w:val="left"/>
      <w:pPr>
        <w:ind w:left="2822" w:hanging="76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134" w:hanging="360"/>
      </w:pPr>
    </w:lvl>
    <w:lvl w:ilvl="2">
      <w:start w:val="1"/>
      <w:numFmt w:val="lowerRoman"/>
      <w:lvlText w:val="%3."/>
      <w:lvlJc w:val="right"/>
      <w:pPr>
        <w:ind w:left="3854" w:hanging="180"/>
      </w:pPr>
    </w:lvl>
    <w:lvl w:ilvl="3">
      <w:start w:val="1"/>
      <w:numFmt w:val="decimal"/>
      <w:lvlText w:val="%4."/>
      <w:lvlJc w:val="left"/>
      <w:pPr>
        <w:ind w:left="4574" w:hanging="360"/>
      </w:pPr>
    </w:lvl>
    <w:lvl w:ilvl="4">
      <w:start w:val="1"/>
      <w:numFmt w:val="lowerLetter"/>
      <w:lvlText w:val="%5."/>
      <w:lvlJc w:val="left"/>
      <w:pPr>
        <w:ind w:left="5294" w:hanging="360"/>
      </w:pPr>
    </w:lvl>
    <w:lvl w:ilvl="5">
      <w:start w:val="1"/>
      <w:numFmt w:val="lowerRoman"/>
      <w:lvlText w:val="%6."/>
      <w:lvlJc w:val="right"/>
      <w:pPr>
        <w:ind w:left="6014" w:hanging="180"/>
      </w:pPr>
    </w:lvl>
    <w:lvl w:ilvl="6">
      <w:start w:val="1"/>
      <w:numFmt w:val="decimal"/>
      <w:lvlText w:val="%7."/>
      <w:lvlJc w:val="left"/>
      <w:pPr>
        <w:ind w:left="6734" w:hanging="360"/>
      </w:pPr>
    </w:lvl>
    <w:lvl w:ilvl="7">
      <w:start w:val="1"/>
      <w:numFmt w:val="lowerLetter"/>
      <w:lvlText w:val="%8."/>
      <w:lvlJc w:val="left"/>
      <w:pPr>
        <w:ind w:left="7454" w:hanging="360"/>
      </w:pPr>
    </w:lvl>
    <w:lvl w:ilvl="8">
      <w:start w:val="1"/>
      <w:numFmt w:val="lowerRoman"/>
      <w:lvlText w:val="%9."/>
      <w:lvlJc w:val="right"/>
      <w:pPr>
        <w:ind w:left="8174" w:hanging="180"/>
      </w:pPr>
    </w:lvl>
  </w:abstractNum>
  <w:abstractNum w:abstractNumId="20" w15:restartNumberingAfterBreak="0">
    <w:nsid w:val="65121FF4"/>
    <w:multiLevelType w:val="hybridMultilevel"/>
    <w:tmpl w:val="907C8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BD08B7"/>
    <w:multiLevelType w:val="multilevel"/>
    <w:tmpl w:val="6EBD08B7"/>
    <w:lvl w:ilvl="0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26"/>
  </w:num>
  <w:num w:numId="4">
    <w:abstractNumId w:val="14"/>
  </w:num>
  <w:num w:numId="5">
    <w:abstractNumId w:val="13"/>
  </w:num>
  <w:num w:numId="6">
    <w:abstractNumId w:val="18"/>
  </w:num>
  <w:num w:numId="7">
    <w:abstractNumId w:val="15"/>
  </w:num>
  <w:num w:numId="8">
    <w:abstractNumId w:val="22"/>
  </w:num>
  <w:num w:numId="9">
    <w:abstractNumId w:val="2"/>
  </w:num>
  <w:num w:numId="10">
    <w:abstractNumId w:val="21"/>
  </w:num>
  <w:num w:numId="11">
    <w:abstractNumId w:val="11"/>
  </w:num>
  <w:num w:numId="12">
    <w:abstractNumId w:val="17"/>
  </w:num>
  <w:num w:numId="13">
    <w:abstractNumId w:val="24"/>
  </w:num>
  <w:num w:numId="14">
    <w:abstractNumId w:val="12"/>
  </w:num>
  <w:num w:numId="15">
    <w:abstractNumId w:val="16"/>
  </w:num>
  <w:num w:numId="16">
    <w:abstractNumId w:val="7"/>
  </w:num>
  <w:num w:numId="17">
    <w:abstractNumId w:val="0"/>
  </w:num>
  <w:num w:numId="18">
    <w:abstractNumId w:val="19"/>
  </w:num>
  <w:num w:numId="19">
    <w:abstractNumId w:val="8"/>
  </w:num>
  <w:num w:numId="20">
    <w:abstractNumId w:val="23"/>
  </w:num>
  <w:num w:numId="21">
    <w:abstractNumId w:val="3"/>
  </w:num>
  <w:num w:numId="22">
    <w:abstractNumId w:val="10"/>
  </w:num>
  <w:num w:numId="23">
    <w:abstractNumId w:val="5"/>
  </w:num>
  <w:num w:numId="24">
    <w:abstractNumId w:val="1"/>
  </w:num>
  <w:num w:numId="25">
    <w:abstractNumId w:val="6"/>
  </w:num>
  <w:num w:numId="26">
    <w:abstractNumId w:val="9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3FC4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1E5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A3AB1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6BC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1F39"/>
    <w:rsid w:val="00344260"/>
    <w:rsid w:val="0034597C"/>
    <w:rsid w:val="00345A46"/>
    <w:rsid w:val="00345E7A"/>
    <w:rsid w:val="00347AF5"/>
    <w:rsid w:val="0035158F"/>
    <w:rsid w:val="00354592"/>
    <w:rsid w:val="00354774"/>
    <w:rsid w:val="00354AFA"/>
    <w:rsid w:val="00354B4E"/>
    <w:rsid w:val="00354D3B"/>
    <w:rsid w:val="00354FE7"/>
    <w:rsid w:val="00355716"/>
    <w:rsid w:val="00355B9D"/>
    <w:rsid w:val="00355FCB"/>
    <w:rsid w:val="0035782F"/>
    <w:rsid w:val="003609F0"/>
    <w:rsid w:val="0036348D"/>
    <w:rsid w:val="0036480C"/>
    <w:rsid w:val="00365432"/>
    <w:rsid w:val="00365F88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92D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1510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771E3"/>
    <w:rsid w:val="004819FF"/>
    <w:rsid w:val="00481CDB"/>
    <w:rsid w:val="00481DDE"/>
    <w:rsid w:val="0048219D"/>
    <w:rsid w:val="00482422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318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66AC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0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614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AE1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C66"/>
    <w:rsid w:val="008C4D69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2EBD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9CE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7F4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068E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57C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CE1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B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5229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514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0C2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2E71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0F59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090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qFormat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uiPriority w:val="99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qFormat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qFormat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58075A-59AB-42AE-A9EF-27CA9F64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28</TotalTime>
  <Pages>1</Pages>
  <Words>1293</Words>
  <Characters>7373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8649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11</cp:revision>
  <cp:lastPrinted>2013-10-18T08:32:00Z</cp:lastPrinted>
  <dcterms:created xsi:type="dcterms:W3CDTF">2021-10-29T02:49:00Z</dcterms:created>
  <dcterms:modified xsi:type="dcterms:W3CDTF">2022-01-18T21:41:00Z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